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938F" w14:textId="632B1641" w:rsidR="007F26E6" w:rsidRPr="00095C78" w:rsidRDefault="007F26E6" w:rsidP="0087513B">
      <w:pPr>
        <w:spacing w:after="0" w:line="240" w:lineRule="auto"/>
        <w:jc w:val="center"/>
        <w:rPr>
          <w:rFonts w:ascii="Verdana" w:hAnsi="Verdana" w:cstheme="majorHAnsi"/>
          <w:b/>
          <w:bCs/>
          <w:sz w:val="22"/>
          <w:szCs w:val="22"/>
        </w:rPr>
      </w:pP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FILARMÔNICA DE MINAS GERAIS ESTÁ COM INSCRIÇÕES ABERTAS </w:t>
      </w:r>
    </w:p>
    <w:p w14:paraId="2854AA98" w14:textId="797E853C" w:rsidR="007F26E6" w:rsidRPr="00095C78" w:rsidRDefault="007F26E6" w:rsidP="0087513B">
      <w:pPr>
        <w:spacing w:after="0" w:line="240" w:lineRule="auto"/>
        <w:jc w:val="center"/>
        <w:rPr>
          <w:rFonts w:ascii="Verdana" w:hAnsi="Verdana" w:cstheme="majorHAnsi"/>
          <w:b/>
          <w:bCs/>
          <w:sz w:val="22"/>
          <w:szCs w:val="22"/>
        </w:rPr>
      </w:pPr>
      <w:r w:rsidRPr="00095C78">
        <w:rPr>
          <w:rFonts w:ascii="Verdana" w:hAnsi="Verdana" w:cstheme="majorHAnsi"/>
          <w:b/>
          <w:bCs/>
          <w:sz w:val="22"/>
          <w:szCs w:val="22"/>
        </w:rPr>
        <w:t>PARA O 1</w:t>
      </w:r>
      <w:r w:rsidR="000E55D9">
        <w:rPr>
          <w:rFonts w:ascii="Verdana" w:hAnsi="Verdana" w:cstheme="majorHAnsi"/>
          <w:b/>
          <w:bCs/>
          <w:sz w:val="22"/>
          <w:szCs w:val="22"/>
        </w:rPr>
        <w:t>6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º LABORATÓRIO DE REGÊNCIA </w:t>
      </w:r>
    </w:p>
    <w:p w14:paraId="40ABC199" w14:textId="77777777" w:rsidR="007F26E6" w:rsidRPr="00095C78" w:rsidRDefault="007F26E6" w:rsidP="0087513B">
      <w:pPr>
        <w:spacing w:after="0" w:line="240" w:lineRule="auto"/>
        <w:jc w:val="center"/>
        <w:rPr>
          <w:rFonts w:ascii="Verdana" w:hAnsi="Verdana" w:cstheme="majorHAnsi"/>
          <w:b/>
          <w:bCs/>
          <w:sz w:val="22"/>
          <w:szCs w:val="22"/>
        </w:rPr>
      </w:pPr>
    </w:p>
    <w:p w14:paraId="167BBCEE" w14:textId="6B644991" w:rsidR="00C006BA" w:rsidRDefault="007F26E6" w:rsidP="0087513B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Estão abertas </w:t>
      </w:r>
      <w:r w:rsidRPr="00095C78">
        <w:rPr>
          <w:rFonts w:ascii="Verdana" w:hAnsi="Verdana" w:cstheme="majorHAnsi"/>
          <w:sz w:val="22"/>
          <w:szCs w:val="22"/>
        </w:rPr>
        <w:t>as inscrições para o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1</w:t>
      </w:r>
      <w:r w:rsidR="000E55D9">
        <w:rPr>
          <w:rFonts w:ascii="Verdana" w:hAnsi="Verdana" w:cstheme="majorHAnsi"/>
          <w:b/>
          <w:bCs/>
          <w:sz w:val="22"/>
          <w:szCs w:val="22"/>
        </w:rPr>
        <w:t>6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° Laboratório de Regência </w:t>
      </w:r>
      <w:r w:rsidRPr="00095C78">
        <w:rPr>
          <w:rFonts w:ascii="Verdana" w:hAnsi="Verdana" w:cstheme="majorHAnsi"/>
          <w:sz w:val="22"/>
          <w:szCs w:val="22"/>
        </w:rPr>
        <w:t>da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Orquestra</w:t>
      </w:r>
      <w:r w:rsidRPr="00095C78">
        <w:rPr>
          <w:rFonts w:ascii="Verdana" w:hAnsi="Verdana" w:cstheme="majorHAnsi"/>
          <w:sz w:val="22"/>
          <w:szCs w:val="22"/>
        </w:rPr>
        <w:t xml:space="preserve"> </w:t>
      </w:r>
      <w:r w:rsidRPr="00095C78">
        <w:rPr>
          <w:rFonts w:ascii="Verdana" w:hAnsi="Verdana" w:cstheme="majorHAnsi"/>
          <w:b/>
          <w:bCs/>
          <w:sz w:val="22"/>
          <w:szCs w:val="22"/>
        </w:rPr>
        <w:t>Filarmônica de Minas Gerais</w:t>
      </w:r>
      <w:r w:rsidR="000E55D9" w:rsidRPr="000E55D9">
        <w:rPr>
          <w:rFonts w:ascii="Verdana" w:hAnsi="Verdana" w:cstheme="majorHAnsi"/>
          <w:sz w:val="22"/>
          <w:szCs w:val="22"/>
        </w:rPr>
        <w:t xml:space="preserve">, </w:t>
      </w:r>
      <w:r w:rsidRPr="00095C78">
        <w:rPr>
          <w:rFonts w:ascii="Verdana" w:hAnsi="Verdana" w:cstheme="majorHAnsi"/>
          <w:sz w:val="22"/>
          <w:szCs w:val="22"/>
        </w:rPr>
        <w:t>iniciativa pioneira no Brasil, que possibilita a jovens regentes ter, sob a sua batuta, uma orquestra profissional, e aprender, na prática, os desafios da regência</w:t>
      </w:r>
      <w:r w:rsidR="008D4770">
        <w:rPr>
          <w:rFonts w:ascii="Verdana" w:hAnsi="Verdana" w:cstheme="majorHAnsi"/>
          <w:sz w:val="22"/>
          <w:szCs w:val="22"/>
        </w:rPr>
        <w:t xml:space="preserve"> com o maestro Fabio Mechetti</w:t>
      </w:r>
      <w:r w:rsidRPr="00095C78">
        <w:rPr>
          <w:rFonts w:ascii="Verdana" w:hAnsi="Verdana" w:cstheme="majorHAnsi"/>
          <w:sz w:val="22"/>
          <w:szCs w:val="22"/>
        </w:rPr>
        <w:t xml:space="preserve">. Desde </w:t>
      </w:r>
      <w:r w:rsidR="001C322F">
        <w:rPr>
          <w:rFonts w:ascii="Verdana" w:hAnsi="Verdana" w:cstheme="majorHAnsi"/>
          <w:sz w:val="22"/>
          <w:szCs w:val="22"/>
        </w:rPr>
        <w:t>2009</w:t>
      </w:r>
      <w:r w:rsidRPr="00095C78">
        <w:rPr>
          <w:rFonts w:ascii="Verdana" w:hAnsi="Verdana" w:cstheme="majorHAnsi"/>
          <w:sz w:val="22"/>
          <w:szCs w:val="22"/>
        </w:rPr>
        <w:t xml:space="preserve">, </w:t>
      </w:r>
      <w:r w:rsidR="00CA16FB" w:rsidRPr="00CA16FB">
        <w:rPr>
          <w:rFonts w:ascii="Verdana" w:hAnsi="Verdana" w:cs="Calibri Light"/>
          <w:color w:val="000000" w:themeColor="text1"/>
          <w:sz w:val="22"/>
          <w:szCs w:val="22"/>
        </w:rPr>
        <w:t>quase 200</w:t>
      </w:r>
      <w:r w:rsidRPr="00CA16FB">
        <w:rPr>
          <w:rFonts w:ascii="Verdana" w:hAnsi="Verdana" w:cs="Calibri Light"/>
          <w:color w:val="000000" w:themeColor="text1"/>
          <w:sz w:val="22"/>
          <w:szCs w:val="22"/>
        </w:rPr>
        <w:t xml:space="preserve"> </w:t>
      </w:r>
      <w:r w:rsidRPr="00095C78">
        <w:rPr>
          <w:rFonts w:ascii="Verdana" w:hAnsi="Verdana" w:cs="Calibri Light"/>
          <w:sz w:val="22"/>
          <w:szCs w:val="22"/>
        </w:rPr>
        <w:t xml:space="preserve">jovens regentes de todo o país </w:t>
      </w:r>
      <w:r w:rsidR="00C26E89" w:rsidRPr="00095C78">
        <w:rPr>
          <w:rFonts w:ascii="Verdana" w:hAnsi="Verdana" w:cstheme="majorHAnsi"/>
          <w:sz w:val="22"/>
          <w:szCs w:val="22"/>
        </w:rPr>
        <w:t xml:space="preserve">já </w:t>
      </w:r>
      <w:r w:rsidRPr="00095C78">
        <w:rPr>
          <w:rFonts w:ascii="Verdana" w:hAnsi="Verdana" w:cs="Calibri Light"/>
          <w:sz w:val="22"/>
          <w:szCs w:val="22"/>
        </w:rPr>
        <w:t xml:space="preserve">viveram essa experiência com a Orquestra. Alguns deles participaram da iniciativa mais de uma vez. </w:t>
      </w:r>
      <w:r w:rsidRPr="00095C78">
        <w:rPr>
          <w:rFonts w:ascii="Verdana" w:hAnsi="Verdana" w:cstheme="majorHAnsi"/>
          <w:sz w:val="22"/>
          <w:szCs w:val="22"/>
        </w:rPr>
        <w:t>Pelo Laboratório</w:t>
      </w:r>
      <w:r w:rsidR="00C26E89">
        <w:rPr>
          <w:rFonts w:ascii="Verdana" w:hAnsi="Verdana" w:cstheme="majorHAnsi"/>
          <w:sz w:val="22"/>
          <w:szCs w:val="22"/>
        </w:rPr>
        <w:t>,</w:t>
      </w:r>
      <w:r w:rsidRPr="00095C78">
        <w:rPr>
          <w:rFonts w:ascii="Verdana" w:hAnsi="Verdana" w:cstheme="majorHAnsi"/>
          <w:sz w:val="22"/>
          <w:szCs w:val="22"/>
        </w:rPr>
        <w:t xml:space="preserve"> passaram </w:t>
      </w:r>
      <w:r w:rsidR="00C26E89">
        <w:rPr>
          <w:rFonts w:ascii="Verdana" w:hAnsi="Verdana" w:cstheme="majorHAnsi"/>
          <w:sz w:val="22"/>
          <w:szCs w:val="22"/>
        </w:rPr>
        <w:t xml:space="preserve">regentes </w:t>
      </w:r>
      <w:r w:rsidRPr="00095C78">
        <w:rPr>
          <w:rFonts w:ascii="Verdana" w:hAnsi="Verdana" w:cstheme="majorHAnsi"/>
          <w:sz w:val="22"/>
          <w:szCs w:val="22"/>
        </w:rPr>
        <w:t>que</w:t>
      </w:r>
      <w:r w:rsidR="00C26E89">
        <w:rPr>
          <w:rFonts w:ascii="Verdana" w:hAnsi="Verdana" w:cstheme="majorHAnsi"/>
          <w:sz w:val="22"/>
          <w:szCs w:val="22"/>
        </w:rPr>
        <w:t>,</w:t>
      </w:r>
      <w:r w:rsidRPr="00095C78">
        <w:rPr>
          <w:rFonts w:ascii="Verdana" w:hAnsi="Verdana" w:cstheme="majorHAnsi"/>
          <w:sz w:val="22"/>
          <w:szCs w:val="22"/>
        </w:rPr>
        <w:t xml:space="preserve"> hoje</w:t>
      </w:r>
      <w:r w:rsidR="00C26E89">
        <w:rPr>
          <w:rFonts w:ascii="Verdana" w:hAnsi="Verdana" w:cstheme="majorHAnsi"/>
          <w:sz w:val="22"/>
          <w:szCs w:val="22"/>
        </w:rPr>
        <w:t>,</w:t>
      </w:r>
      <w:r w:rsidRPr="00095C78">
        <w:rPr>
          <w:rFonts w:ascii="Verdana" w:hAnsi="Verdana" w:cstheme="majorHAnsi"/>
          <w:sz w:val="22"/>
          <w:szCs w:val="22"/>
        </w:rPr>
        <w:t xml:space="preserve"> destacam</w:t>
      </w:r>
      <w:r w:rsidR="00C26E89">
        <w:rPr>
          <w:rFonts w:ascii="Verdana" w:hAnsi="Verdana" w:cstheme="majorHAnsi"/>
          <w:sz w:val="22"/>
          <w:szCs w:val="22"/>
        </w:rPr>
        <w:t>-se</w:t>
      </w:r>
      <w:r w:rsidRPr="00095C78">
        <w:rPr>
          <w:rFonts w:ascii="Verdana" w:hAnsi="Verdana" w:cstheme="majorHAnsi"/>
          <w:sz w:val="22"/>
          <w:szCs w:val="22"/>
        </w:rPr>
        <w:t xml:space="preserve"> no</w:t>
      </w:r>
      <w:r w:rsidR="00C26E89">
        <w:rPr>
          <w:rFonts w:ascii="Verdana" w:hAnsi="Verdana" w:cstheme="majorHAnsi"/>
          <w:sz w:val="22"/>
          <w:szCs w:val="22"/>
        </w:rPr>
        <w:t>s</w:t>
      </w:r>
      <w:r w:rsidRPr="00095C78">
        <w:rPr>
          <w:rFonts w:ascii="Verdana" w:hAnsi="Verdana" w:cstheme="majorHAnsi"/>
          <w:sz w:val="22"/>
          <w:szCs w:val="22"/>
        </w:rPr>
        <w:t xml:space="preserve"> cenário</w:t>
      </w:r>
      <w:r w:rsidR="00C26E89">
        <w:rPr>
          <w:rFonts w:ascii="Verdana" w:hAnsi="Verdana" w:cstheme="majorHAnsi"/>
          <w:sz w:val="22"/>
          <w:szCs w:val="22"/>
        </w:rPr>
        <w:t>s</w:t>
      </w:r>
      <w:r w:rsidRPr="00095C78">
        <w:rPr>
          <w:rFonts w:ascii="Verdana" w:hAnsi="Verdana" w:cstheme="majorHAnsi"/>
          <w:sz w:val="22"/>
          <w:szCs w:val="22"/>
        </w:rPr>
        <w:t xml:space="preserve"> nacional e internacional, como o atual maestro associado da Filarmônica de Minas Gerais, José Soares, que participou do Laboratório de Regência em 2017, tornando-se integrante da orquestra em 2020. </w:t>
      </w:r>
      <w:r w:rsidR="00C26E89">
        <w:rPr>
          <w:rFonts w:ascii="Verdana" w:hAnsi="Verdana" w:cstheme="majorHAnsi"/>
          <w:sz w:val="22"/>
          <w:szCs w:val="22"/>
        </w:rPr>
        <w:t>N</w:t>
      </w:r>
      <w:r w:rsidRPr="00095C78">
        <w:rPr>
          <w:rFonts w:ascii="Verdana" w:hAnsi="Verdana" w:cstheme="majorHAnsi"/>
          <w:sz w:val="22"/>
          <w:szCs w:val="22"/>
        </w:rPr>
        <w:t>a edição 202</w:t>
      </w:r>
      <w:r w:rsidR="003E66FB">
        <w:rPr>
          <w:rFonts w:ascii="Verdana" w:hAnsi="Verdana" w:cstheme="majorHAnsi"/>
          <w:sz w:val="22"/>
          <w:szCs w:val="22"/>
        </w:rPr>
        <w:t>5</w:t>
      </w:r>
      <w:r w:rsidRPr="00095C78">
        <w:rPr>
          <w:rFonts w:ascii="Verdana" w:hAnsi="Verdana" w:cstheme="majorHAnsi"/>
          <w:sz w:val="22"/>
          <w:szCs w:val="22"/>
        </w:rPr>
        <w:t xml:space="preserve">, há </w:t>
      </w:r>
      <w:r w:rsidR="00BA6AA6">
        <w:rPr>
          <w:rFonts w:ascii="Verdana" w:hAnsi="Verdana" w:cstheme="majorHAnsi"/>
          <w:sz w:val="22"/>
          <w:szCs w:val="22"/>
        </w:rPr>
        <w:t xml:space="preserve">15 </w:t>
      </w:r>
      <w:r w:rsidRPr="00095C78">
        <w:rPr>
          <w:rFonts w:ascii="Verdana" w:hAnsi="Verdana" w:cstheme="majorHAnsi"/>
          <w:sz w:val="22"/>
          <w:szCs w:val="22"/>
        </w:rPr>
        <w:t>vagas</w:t>
      </w:r>
      <w:r w:rsidR="00BA6AA6">
        <w:rPr>
          <w:rFonts w:ascii="Verdana" w:hAnsi="Verdana" w:cstheme="majorHAnsi"/>
          <w:sz w:val="22"/>
          <w:szCs w:val="22"/>
        </w:rPr>
        <w:t>, sendo</w:t>
      </w:r>
      <w:r w:rsidRPr="00095C78">
        <w:rPr>
          <w:rFonts w:ascii="Verdana" w:hAnsi="Verdana" w:cstheme="majorHAnsi"/>
          <w:sz w:val="22"/>
          <w:szCs w:val="22"/>
        </w:rPr>
        <w:t xml:space="preserve"> 4</w:t>
      </w:r>
      <w:r w:rsidR="00BA6AA6">
        <w:rPr>
          <w:rFonts w:ascii="Verdana" w:hAnsi="Verdana" w:cstheme="majorHAnsi"/>
          <w:sz w:val="22"/>
          <w:szCs w:val="22"/>
        </w:rPr>
        <w:t xml:space="preserve"> para</w:t>
      </w:r>
      <w:r w:rsidRPr="00095C78">
        <w:rPr>
          <w:rFonts w:ascii="Verdana" w:hAnsi="Verdana" w:cstheme="majorHAnsi"/>
          <w:sz w:val="22"/>
          <w:szCs w:val="22"/>
        </w:rPr>
        <w:t xml:space="preserve"> regentes ativos e 11</w:t>
      </w:r>
      <w:r w:rsidR="00BA6AA6">
        <w:rPr>
          <w:rFonts w:ascii="Verdana" w:hAnsi="Verdana" w:cstheme="majorHAnsi"/>
          <w:sz w:val="22"/>
          <w:szCs w:val="22"/>
        </w:rPr>
        <w:t xml:space="preserve"> para</w:t>
      </w:r>
      <w:r w:rsidRPr="00095C78">
        <w:rPr>
          <w:rFonts w:ascii="Verdana" w:hAnsi="Verdana" w:cstheme="majorHAnsi"/>
          <w:sz w:val="22"/>
          <w:szCs w:val="22"/>
        </w:rPr>
        <w:t xml:space="preserve"> ouvintes, que participarão de aulas teóricas e técnicas com o maestro Fabio Mechetti, Diretor Artístico e Regente Titular da Filarmônica de Minas Gerais.</w:t>
      </w:r>
      <w:r w:rsidR="00201468">
        <w:rPr>
          <w:rFonts w:ascii="Verdana" w:hAnsi="Verdana" w:cstheme="majorHAnsi"/>
          <w:sz w:val="22"/>
          <w:szCs w:val="22"/>
        </w:rPr>
        <w:t xml:space="preserve"> As inscrições vão até o dia 24 de agosto</w:t>
      </w:r>
      <w:r w:rsidR="00C006BA">
        <w:rPr>
          <w:rFonts w:ascii="Verdana" w:hAnsi="Verdana" w:cstheme="majorHAnsi"/>
          <w:sz w:val="22"/>
          <w:szCs w:val="22"/>
        </w:rPr>
        <w:t xml:space="preserve"> de 202</w:t>
      </w:r>
      <w:r w:rsidR="00C26E89">
        <w:rPr>
          <w:rFonts w:ascii="Verdana" w:hAnsi="Verdana" w:cstheme="majorHAnsi"/>
          <w:sz w:val="22"/>
          <w:szCs w:val="22"/>
        </w:rPr>
        <w:t>5</w:t>
      </w:r>
      <w:r w:rsidR="00C006BA">
        <w:rPr>
          <w:rFonts w:ascii="Verdana" w:hAnsi="Verdana" w:cstheme="majorHAnsi"/>
          <w:sz w:val="22"/>
          <w:szCs w:val="22"/>
        </w:rPr>
        <w:t xml:space="preserve">. </w:t>
      </w:r>
      <w:r w:rsidR="00C006BA" w:rsidRPr="00095C78">
        <w:rPr>
          <w:rFonts w:ascii="Verdana" w:hAnsi="Verdana" w:cstheme="majorHAnsi"/>
          <w:sz w:val="22"/>
          <w:szCs w:val="22"/>
        </w:rPr>
        <w:t xml:space="preserve">O edital com todas as informações e a ficha de inscrição está disponível no site da Orquestra, em </w:t>
      </w:r>
      <w:hyperlink r:id="rId8" w:history="1">
        <w:r w:rsidR="00C006BA" w:rsidRPr="00095C78">
          <w:rPr>
            <w:rStyle w:val="Hyperlink"/>
            <w:rFonts w:ascii="Verdana" w:hAnsi="Verdana" w:cstheme="majorHAnsi"/>
            <w:b/>
            <w:bCs/>
            <w:sz w:val="22"/>
            <w:szCs w:val="22"/>
          </w:rPr>
          <w:t>fil.mg/lab</w:t>
        </w:r>
      </w:hyperlink>
      <w:r w:rsidR="00C006BA" w:rsidRPr="00095C78">
        <w:rPr>
          <w:rFonts w:ascii="Verdana" w:hAnsi="Verdana" w:cstheme="majorHAnsi"/>
          <w:bCs/>
          <w:sz w:val="22"/>
          <w:szCs w:val="22"/>
        </w:rPr>
        <w:t>.</w:t>
      </w:r>
      <w:r w:rsidR="00C006BA" w:rsidRPr="00095C78">
        <w:rPr>
          <w:rFonts w:ascii="Verdana" w:hAnsi="Verdana" w:cstheme="majorHAnsi"/>
          <w:sz w:val="22"/>
          <w:szCs w:val="22"/>
        </w:rPr>
        <w:t xml:space="preserve"> </w:t>
      </w:r>
    </w:p>
    <w:p w14:paraId="3202FAC6" w14:textId="77777777" w:rsidR="000716EA" w:rsidRDefault="000716EA" w:rsidP="000716EA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</w:p>
    <w:p w14:paraId="6358E2AF" w14:textId="75E50623" w:rsidR="007F26E6" w:rsidRDefault="007F26E6" w:rsidP="0087513B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  <w:r w:rsidRPr="00095C78">
        <w:rPr>
          <w:rFonts w:ascii="Verdana" w:hAnsi="Verdana" w:cstheme="majorHAnsi"/>
          <w:sz w:val="22"/>
          <w:szCs w:val="22"/>
        </w:rPr>
        <w:t>O Laboratório de Regência 202</w:t>
      </w:r>
      <w:r w:rsidR="00C26E89">
        <w:rPr>
          <w:rFonts w:ascii="Verdana" w:hAnsi="Verdana" w:cstheme="majorHAnsi"/>
          <w:sz w:val="22"/>
          <w:szCs w:val="22"/>
        </w:rPr>
        <w:t>5</w:t>
      </w:r>
      <w:r w:rsidRPr="00095C78">
        <w:rPr>
          <w:rFonts w:ascii="Verdana" w:hAnsi="Verdana" w:cstheme="majorHAnsi"/>
          <w:sz w:val="22"/>
          <w:szCs w:val="22"/>
        </w:rPr>
        <w:t xml:space="preserve"> será realizado entre os dias </w:t>
      </w:r>
      <w:r w:rsidR="00251318">
        <w:rPr>
          <w:rFonts w:ascii="Verdana" w:hAnsi="Verdana" w:cstheme="majorHAnsi"/>
          <w:b/>
          <w:bCs/>
          <w:sz w:val="22"/>
          <w:szCs w:val="22"/>
        </w:rPr>
        <w:t>22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e </w:t>
      </w:r>
      <w:r w:rsidR="00251318">
        <w:rPr>
          <w:rFonts w:ascii="Verdana" w:hAnsi="Verdana" w:cstheme="majorHAnsi"/>
          <w:b/>
          <w:bCs/>
          <w:sz w:val="22"/>
          <w:szCs w:val="22"/>
        </w:rPr>
        <w:t>24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de setembro</w:t>
      </w:r>
      <w:r w:rsidRPr="0087513B">
        <w:rPr>
          <w:rFonts w:ascii="Verdana" w:hAnsi="Verdana" w:cstheme="majorHAnsi"/>
          <w:sz w:val="22"/>
          <w:szCs w:val="22"/>
        </w:rPr>
        <w:t>.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</w:t>
      </w:r>
      <w:r w:rsidRPr="00095C78">
        <w:rPr>
          <w:rFonts w:ascii="Verdana" w:hAnsi="Verdana" w:cstheme="majorHAnsi"/>
          <w:sz w:val="22"/>
          <w:szCs w:val="22"/>
        </w:rPr>
        <w:t xml:space="preserve">Ao final, quatro regentes conduzem a Orquestra em concerto </w:t>
      </w:r>
      <w:r w:rsidR="00C26E89">
        <w:rPr>
          <w:rFonts w:ascii="Verdana" w:hAnsi="Verdana" w:cstheme="majorHAnsi"/>
          <w:sz w:val="22"/>
          <w:szCs w:val="22"/>
        </w:rPr>
        <w:t xml:space="preserve">gratuito e </w:t>
      </w:r>
      <w:r w:rsidRPr="00095C78">
        <w:rPr>
          <w:rFonts w:ascii="Verdana" w:hAnsi="Verdana" w:cstheme="majorHAnsi"/>
          <w:sz w:val="22"/>
          <w:szCs w:val="22"/>
        </w:rPr>
        <w:t xml:space="preserve">aberto ao público, no dia </w:t>
      </w:r>
      <w:r w:rsidR="00251318">
        <w:rPr>
          <w:rFonts w:ascii="Verdana" w:hAnsi="Verdana" w:cstheme="majorHAnsi"/>
          <w:b/>
          <w:bCs/>
          <w:sz w:val="22"/>
          <w:szCs w:val="22"/>
        </w:rPr>
        <w:t>24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de setembro de 202</w:t>
      </w:r>
      <w:r w:rsidR="00251318">
        <w:rPr>
          <w:rFonts w:ascii="Verdana" w:hAnsi="Verdana" w:cstheme="majorHAnsi"/>
          <w:b/>
          <w:bCs/>
          <w:sz w:val="22"/>
          <w:szCs w:val="22"/>
        </w:rPr>
        <w:t>5</w:t>
      </w:r>
      <w:r w:rsidR="0053352A" w:rsidRPr="0087513B">
        <w:rPr>
          <w:rFonts w:ascii="Verdana" w:hAnsi="Verdana" w:cstheme="majorHAnsi"/>
          <w:sz w:val="22"/>
          <w:szCs w:val="22"/>
        </w:rPr>
        <w:t>,</w:t>
      </w:r>
      <w:r w:rsidR="0053352A">
        <w:rPr>
          <w:rFonts w:ascii="Verdana" w:hAnsi="Verdana" w:cstheme="majorHAnsi"/>
          <w:b/>
          <w:bCs/>
          <w:sz w:val="22"/>
          <w:szCs w:val="22"/>
        </w:rPr>
        <w:t xml:space="preserve"> na Sala Minas Gerais</w:t>
      </w:r>
      <w:r w:rsidRPr="00095C78">
        <w:rPr>
          <w:rFonts w:ascii="Verdana" w:hAnsi="Verdana" w:cstheme="majorHAnsi"/>
          <w:sz w:val="22"/>
          <w:szCs w:val="22"/>
        </w:rPr>
        <w:t xml:space="preserve">. Todos os jovens maestros brasileiros que tiverem experiência comprovada podem se inscrever. </w:t>
      </w:r>
    </w:p>
    <w:p w14:paraId="6FD4C614" w14:textId="77777777" w:rsidR="000716EA" w:rsidRDefault="000716EA" w:rsidP="000716EA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</w:p>
    <w:p w14:paraId="5CF4A1E1" w14:textId="77777777" w:rsidR="003D12CD" w:rsidRPr="003D12CD" w:rsidRDefault="003D12CD" w:rsidP="003D12CD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  <w:r w:rsidRPr="003D12CD">
        <w:rPr>
          <w:rFonts w:ascii="Verdana" w:hAnsi="Verdana" w:cstheme="majorHAnsi"/>
          <w:sz w:val="22"/>
          <w:szCs w:val="22"/>
        </w:rPr>
        <w:t>Este projeto é apresentado pelo Ministério da Cultura e pelo Governo de Minas Gerais, por meio da Lei Federal de Incentivo à Cultura e da Lei Estadual de Incentivo à Cultura de Minas Gerais. Mantenedor: Secretaria de Estado de Cultura e Turismo de Minas Gerais. Apoio: Circuito Liberdade e Programa Amigos da Filarmônica. Realização: Instituto Cultural Filarmônica, Governo de Minas Gerais, Funarte, Ministério da Cultura</w:t>
      </w:r>
    </w:p>
    <w:p w14:paraId="2FF31D7D" w14:textId="77777777" w:rsidR="003D12CD" w:rsidRPr="003D12CD" w:rsidRDefault="003D12CD" w:rsidP="003D12CD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  <w:r w:rsidRPr="003D12CD">
        <w:rPr>
          <w:rFonts w:ascii="Verdana" w:hAnsi="Verdana" w:cstheme="majorHAnsi"/>
          <w:sz w:val="22"/>
          <w:szCs w:val="22"/>
        </w:rPr>
        <w:t xml:space="preserve">e Governo Federal. </w:t>
      </w:r>
    </w:p>
    <w:p w14:paraId="559DB64D" w14:textId="77777777" w:rsidR="000716EA" w:rsidRDefault="000716EA" w:rsidP="000716EA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</w:p>
    <w:p w14:paraId="7E50B550" w14:textId="66296882" w:rsidR="000716EA" w:rsidRDefault="00C14563" w:rsidP="0087513B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  <w:r w:rsidRPr="00C14563">
        <w:rPr>
          <w:rFonts w:ascii="Verdana" w:hAnsi="Verdana" w:cstheme="majorHAnsi"/>
          <w:sz w:val="22"/>
          <w:szCs w:val="22"/>
        </w:rPr>
        <w:t xml:space="preserve">O Laboratório de Regência </w:t>
      </w:r>
      <w:r w:rsidR="00C26E89">
        <w:rPr>
          <w:rFonts w:ascii="Verdana" w:hAnsi="Verdana" w:cstheme="majorHAnsi"/>
          <w:sz w:val="22"/>
          <w:szCs w:val="22"/>
        </w:rPr>
        <w:t xml:space="preserve">também </w:t>
      </w:r>
      <w:r w:rsidRPr="00C14563">
        <w:rPr>
          <w:rFonts w:ascii="Verdana" w:hAnsi="Verdana" w:cstheme="majorHAnsi"/>
          <w:sz w:val="22"/>
          <w:szCs w:val="22"/>
        </w:rPr>
        <w:t>conta com o apoio do Programa Amigos da Filarmônica e de patronos.</w:t>
      </w:r>
    </w:p>
    <w:p w14:paraId="5661FB83" w14:textId="77777777" w:rsidR="000716EA" w:rsidRDefault="000716EA" w:rsidP="000716EA">
      <w:pPr>
        <w:spacing w:after="0" w:line="240" w:lineRule="auto"/>
        <w:jc w:val="both"/>
        <w:rPr>
          <w:rFonts w:ascii="Verdana" w:hAnsi="Verdana" w:cstheme="majorHAnsi"/>
          <w:sz w:val="22"/>
          <w:szCs w:val="22"/>
        </w:rPr>
      </w:pPr>
    </w:p>
    <w:p w14:paraId="4B647E04" w14:textId="5D9B28C1" w:rsidR="007F26E6" w:rsidRPr="00095C78" w:rsidRDefault="007F26E6" w:rsidP="0087513B">
      <w:pPr>
        <w:spacing w:after="0" w:line="240" w:lineRule="auto"/>
        <w:jc w:val="both"/>
        <w:rPr>
          <w:rFonts w:ascii="Verdana" w:hAnsi="Verdana" w:cstheme="majorHAnsi"/>
          <w:b/>
          <w:bCs/>
          <w:sz w:val="22"/>
          <w:szCs w:val="22"/>
        </w:rPr>
      </w:pPr>
      <w:r w:rsidRPr="00095C78">
        <w:rPr>
          <w:rFonts w:ascii="Verdana" w:hAnsi="Verdana" w:cstheme="majorHAnsi"/>
          <w:b/>
          <w:bCs/>
          <w:sz w:val="22"/>
          <w:szCs w:val="22"/>
        </w:rPr>
        <w:t>Para participar</w:t>
      </w:r>
    </w:p>
    <w:p w14:paraId="7FCACF1B" w14:textId="77777777" w:rsidR="000716EA" w:rsidRDefault="000716EA" w:rsidP="000716EA">
      <w:pPr>
        <w:spacing w:after="0" w:line="240" w:lineRule="auto"/>
        <w:jc w:val="both"/>
        <w:rPr>
          <w:rFonts w:ascii="Verdana" w:hAnsi="Verdana" w:cstheme="majorHAnsi"/>
          <w:b/>
          <w:bCs/>
          <w:sz w:val="22"/>
          <w:szCs w:val="22"/>
        </w:rPr>
      </w:pPr>
    </w:p>
    <w:p w14:paraId="6943449B" w14:textId="247752AD" w:rsidR="007F26E6" w:rsidRPr="00095C78" w:rsidRDefault="007F26E6" w:rsidP="0087513B">
      <w:pPr>
        <w:spacing w:after="0" w:line="240" w:lineRule="auto"/>
        <w:jc w:val="both"/>
        <w:rPr>
          <w:rFonts w:ascii="Verdana" w:hAnsi="Verdana" w:cstheme="majorHAnsi"/>
          <w:b/>
          <w:bCs/>
          <w:sz w:val="22"/>
          <w:szCs w:val="22"/>
        </w:rPr>
      </w:pP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Edital: </w:t>
      </w:r>
      <w:r w:rsidR="00C26E89">
        <w:rPr>
          <w:rFonts w:ascii="Verdana" w:hAnsi="Verdana" w:cstheme="majorHAnsi"/>
          <w:sz w:val="22"/>
          <w:szCs w:val="22"/>
        </w:rPr>
        <w:t>o</w:t>
      </w:r>
      <w:r w:rsidRPr="00095C78">
        <w:rPr>
          <w:rFonts w:ascii="Verdana" w:hAnsi="Verdana" w:cstheme="majorHAnsi"/>
          <w:sz w:val="22"/>
          <w:szCs w:val="22"/>
        </w:rPr>
        <w:t xml:space="preserve"> edital com todas as informações e a ficha de inscrição estão disponíveis no site da Orquestra, em </w:t>
      </w:r>
      <w:hyperlink r:id="rId9" w:history="1">
        <w:r w:rsidRPr="00095C78">
          <w:rPr>
            <w:rStyle w:val="Hyperlink"/>
            <w:rFonts w:ascii="Verdana" w:hAnsi="Verdana" w:cstheme="majorHAnsi"/>
            <w:b/>
            <w:bCs/>
            <w:sz w:val="22"/>
            <w:szCs w:val="22"/>
          </w:rPr>
          <w:t>fil.mg/lab</w:t>
        </w:r>
      </w:hyperlink>
      <w:r w:rsidRPr="00095C78">
        <w:rPr>
          <w:rFonts w:ascii="Verdana" w:hAnsi="Verdana" w:cstheme="majorHAnsi"/>
          <w:b/>
          <w:bCs/>
          <w:sz w:val="22"/>
          <w:szCs w:val="22"/>
        </w:rPr>
        <w:t>.</w:t>
      </w:r>
    </w:p>
    <w:p w14:paraId="54ABD064" w14:textId="414C1E24" w:rsidR="007F26E6" w:rsidRPr="00095C78" w:rsidRDefault="007F26E6" w:rsidP="0087513B">
      <w:pPr>
        <w:spacing w:after="0" w:line="240" w:lineRule="auto"/>
        <w:jc w:val="both"/>
        <w:rPr>
          <w:rFonts w:ascii="Verdana" w:hAnsi="Verdana" w:cstheme="majorHAnsi"/>
          <w:b/>
          <w:bCs/>
          <w:color w:val="3071C3" w:themeColor="text2" w:themeTint="BF"/>
          <w:sz w:val="22"/>
          <w:szCs w:val="22"/>
          <w:u w:val="single"/>
        </w:rPr>
      </w:pPr>
      <w:r w:rsidRPr="00095C78">
        <w:rPr>
          <w:rFonts w:ascii="Verdana" w:hAnsi="Verdana" w:cstheme="majorHAnsi"/>
          <w:b/>
          <w:bCs/>
          <w:sz w:val="22"/>
          <w:szCs w:val="22"/>
        </w:rPr>
        <w:t>Inscrições:</w:t>
      </w:r>
      <w:r w:rsidRPr="00095C78">
        <w:rPr>
          <w:rFonts w:ascii="Verdana" w:hAnsi="Verdana" w:cstheme="majorHAnsi"/>
          <w:sz w:val="22"/>
          <w:szCs w:val="22"/>
        </w:rPr>
        <w:t xml:space="preserve"> devem ser realizadas até o dia </w:t>
      </w:r>
      <w:r w:rsidR="00485655">
        <w:rPr>
          <w:rFonts w:ascii="Verdana" w:hAnsi="Verdana" w:cstheme="majorHAnsi"/>
          <w:b/>
          <w:bCs/>
          <w:sz w:val="22"/>
          <w:szCs w:val="22"/>
        </w:rPr>
        <w:t>24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de </w:t>
      </w:r>
      <w:r w:rsidR="00485655">
        <w:rPr>
          <w:rFonts w:ascii="Verdana" w:hAnsi="Verdana" w:cstheme="majorHAnsi"/>
          <w:b/>
          <w:bCs/>
          <w:sz w:val="22"/>
          <w:szCs w:val="22"/>
        </w:rPr>
        <w:t>agosto</w:t>
      </w:r>
      <w:r w:rsidRPr="00095C78">
        <w:rPr>
          <w:rFonts w:ascii="Verdana" w:hAnsi="Verdana" w:cstheme="majorHAnsi"/>
          <w:b/>
          <w:bCs/>
          <w:sz w:val="22"/>
          <w:szCs w:val="22"/>
        </w:rPr>
        <w:t xml:space="preserve"> de 202</w:t>
      </w:r>
      <w:r w:rsidR="00485655">
        <w:rPr>
          <w:rFonts w:ascii="Verdana" w:hAnsi="Verdana" w:cstheme="majorHAnsi"/>
          <w:b/>
          <w:bCs/>
          <w:sz w:val="22"/>
          <w:szCs w:val="22"/>
        </w:rPr>
        <w:t>5</w:t>
      </w:r>
      <w:r w:rsidRPr="00095C78">
        <w:rPr>
          <w:rFonts w:ascii="Verdana" w:hAnsi="Verdana" w:cstheme="majorHAnsi"/>
          <w:sz w:val="22"/>
          <w:szCs w:val="22"/>
        </w:rPr>
        <w:t>, exclusivamente p</w:t>
      </w:r>
      <w:r w:rsidRPr="00095C78">
        <w:rPr>
          <w:rFonts w:ascii="Verdana" w:hAnsi="Verdana"/>
          <w:sz w:val="22"/>
          <w:szCs w:val="22"/>
        </w:rPr>
        <w:t xml:space="preserve">or meio de </w:t>
      </w:r>
      <w:r w:rsidRPr="00095C78">
        <w:rPr>
          <w:rFonts w:ascii="Verdana" w:hAnsi="Verdana"/>
          <w:b/>
          <w:bCs/>
          <w:sz w:val="22"/>
          <w:szCs w:val="22"/>
        </w:rPr>
        <w:t xml:space="preserve">FORMULÁRIO </w:t>
      </w:r>
      <w:r w:rsidRPr="0087513B">
        <w:rPr>
          <w:rFonts w:ascii="Verdana" w:hAnsi="Verdana"/>
          <w:b/>
          <w:bCs/>
          <w:i/>
          <w:iCs/>
          <w:sz w:val="22"/>
          <w:szCs w:val="22"/>
        </w:rPr>
        <w:t>ONLINE</w:t>
      </w:r>
      <w:r w:rsidRPr="00095C78">
        <w:rPr>
          <w:rFonts w:ascii="Verdana" w:hAnsi="Verdana"/>
          <w:b/>
          <w:bCs/>
          <w:sz w:val="22"/>
          <w:szCs w:val="22"/>
        </w:rPr>
        <w:t xml:space="preserve"> </w:t>
      </w:r>
      <w:r w:rsidRPr="00095C78">
        <w:rPr>
          <w:rFonts w:ascii="Verdana" w:hAnsi="Verdana"/>
          <w:sz w:val="22"/>
          <w:szCs w:val="22"/>
        </w:rPr>
        <w:t>disponível em</w:t>
      </w:r>
      <w:r w:rsidRPr="00095C78">
        <w:rPr>
          <w:rFonts w:ascii="Verdana" w:hAnsi="Verdana"/>
          <w:b/>
          <w:bCs/>
          <w:sz w:val="22"/>
          <w:szCs w:val="22"/>
        </w:rPr>
        <w:t>:</w:t>
      </w:r>
      <w:r w:rsidRPr="00095C78">
        <w:rPr>
          <w:rStyle w:val="Ttulo1Char"/>
          <w:rFonts w:ascii="Verdana" w:hAnsi="Verdana" w:cstheme="majorHAnsi"/>
          <w:b/>
          <w:bCs/>
          <w:color w:val="3071C3" w:themeColor="text2" w:themeTint="BF"/>
          <w:sz w:val="22"/>
          <w:szCs w:val="22"/>
        </w:rPr>
        <w:t xml:space="preserve"> </w:t>
      </w:r>
      <w:hyperlink r:id="rId10" w:history="1">
        <w:r w:rsidRPr="00095C78">
          <w:rPr>
            <w:rStyle w:val="Hyperlink"/>
            <w:rFonts w:ascii="Verdana" w:hAnsi="Verdana" w:cstheme="majorHAnsi"/>
            <w:b/>
            <w:bCs/>
            <w:sz w:val="22"/>
            <w:szCs w:val="22"/>
          </w:rPr>
          <w:t>fil.mg/lab</w:t>
        </w:r>
      </w:hyperlink>
      <w:r w:rsidR="00C26E89">
        <w:rPr>
          <w:rFonts w:ascii="Verdana" w:hAnsi="Verdana" w:cstheme="majorHAnsi"/>
          <w:sz w:val="22"/>
          <w:szCs w:val="22"/>
        </w:rPr>
        <w:t>.</w:t>
      </w:r>
    </w:p>
    <w:p w14:paraId="5E665D40" w14:textId="77777777" w:rsidR="007F26E6" w:rsidRPr="00095C78" w:rsidRDefault="007F26E6" w:rsidP="000716EA">
      <w:pPr>
        <w:pStyle w:val="Default"/>
        <w:numPr>
          <w:ilvl w:val="0"/>
          <w:numId w:val="2"/>
        </w:numPr>
        <w:rPr>
          <w:rFonts w:ascii="Verdana" w:hAnsi="Verdana"/>
          <w:color w:val="1154CC"/>
          <w:sz w:val="22"/>
          <w:szCs w:val="22"/>
        </w:rPr>
      </w:pPr>
    </w:p>
    <w:p w14:paraId="58618BF6" w14:textId="202D1F26" w:rsidR="007F26E6" w:rsidRPr="00095C78" w:rsidRDefault="007F26E6" w:rsidP="0087513B">
      <w:pPr>
        <w:spacing w:after="0" w:line="240" w:lineRule="auto"/>
        <w:jc w:val="both"/>
        <w:rPr>
          <w:rFonts w:ascii="Verdana" w:hAnsi="Verdana" w:cstheme="majorHAnsi"/>
          <w:b/>
          <w:bCs/>
          <w:sz w:val="22"/>
          <w:szCs w:val="22"/>
          <w:shd w:val="clear" w:color="auto" w:fill="FFFFFF"/>
        </w:rPr>
      </w:pPr>
      <w:r w:rsidRPr="00095C78">
        <w:rPr>
          <w:rFonts w:ascii="Verdana" w:hAnsi="Verdana" w:cstheme="majorHAnsi"/>
          <w:b/>
          <w:bCs/>
          <w:sz w:val="22"/>
          <w:szCs w:val="22"/>
          <w:shd w:val="clear" w:color="auto" w:fill="FFFFFF"/>
        </w:rPr>
        <w:t>Serviço</w:t>
      </w:r>
    </w:p>
    <w:p w14:paraId="3B502BE5" w14:textId="77777777" w:rsidR="000716EA" w:rsidRDefault="000716EA" w:rsidP="000716EA">
      <w:pPr>
        <w:shd w:val="clear" w:color="auto" w:fill="FFFFFF"/>
        <w:spacing w:after="0" w:line="240" w:lineRule="auto"/>
        <w:jc w:val="both"/>
        <w:rPr>
          <w:rFonts w:ascii="Verdana" w:hAnsi="Verdana" w:cstheme="majorHAnsi"/>
          <w:b/>
          <w:bCs/>
          <w:sz w:val="22"/>
          <w:szCs w:val="22"/>
          <w:shd w:val="clear" w:color="auto" w:fill="FFFFFF"/>
        </w:rPr>
      </w:pPr>
    </w:p>
    <w:p w14:paraId="79CB6933" w14:textId="6F9B7E7B" w:rsidR="007F26E6" w:rsidRPr="00095C78" w:rsidRDefault="007F26E6" w:rsidP="0087513B">
      <w:pPr>
        <w:shd w:val="clear" w:color="auto" w:fill="FFFFFF"/>
        <w:spacing w:after="0" w:line="240" w:lineRule="auto"/>
        <w:jc w:val="both"/>
        <w:rPr>
          <w:rFonts w:ascii="Verdana" w:hAnsi="Verdana" w:cstheme="majorHAnsi"/>
          <w:b/>
          <w:bCs/>
          <w:sz w:val="22"/>
          <w:szCs w:val="22"/>
          <w:shd w:val="clear" w:color="auto" w:fill="FFFFFF"/>
        </w:rPr>
      </w:pPr>
      <w:r w:rsidRPr="00095C78">
        <w:rPr>
          <w:rFonts w:ascii="Verdana" w:hAnsi="Verdana" w:cstheme="majorHAnsi"/>
          <w:b/>
          <w:bCs/>
          <w:sz w:val="22"/>
          <w:szCs w:val="22"/>
          <w:shd w:val="clear" w:color="auto" w:fill="FFFFFF"/>
        </w:rPr>
        <w:t>Filarmônica de Minas Gerais</w:t>
      </w:r>
    </w:p>
    <w:p w14:paraId="20D80856" w14:textId="77777777" w:rsidR="000716EA" w:rsidRDefault="000716EA" w:rsidP="000716EA">
      <w:pPr>
        <w:shd w:val="clear" w:color="auto" w:fill="FFFFFF"/>
        <w:spacing w:after="0" w:line="240" w:lineRule="auto"/>
        <w:rPr>
          <w:rFonts w:ascii="Verdana" w:hAnsi="Verdana" w:cstheme="majorHAnsi"/>
          <w:b/>
          <w:bCs/>
          <w:sz w:val="22"/>
          <w:szCs w:val="22"/>
          <w:u w:val="single"/>
          <w:lang w:eastAsia="pt-BR"/>
        </w:rPr>
      </w:pPr>
    </w:p>
    <w:p w14:paraId="2DFF9A11" w14:textId="0E34F642" w:rsidR="00F330C6" w:rsidRDefault="007F26E6" w:rsidP="0087513B">
      <w:pPr>
        <w:shd w:val="clear" w:color="auto" w:fill="FFFFFF"/>
        <w:spacing w:after="0" w:line="240" w:lineRule="auto"/>
        <w:rPr>
          <w:rFonts w:ascii="Verdana" w:hAnsi="Verdana" w:cstheme="majorHAnsi"/>
          <w:i/>
          <w:iCs/>
          <w:sz w:val="22"/>
          <w:szCs w:val="22"/>
          <w:lang w:eastAsia="pt-BR"/>
        </w:rPr>
      </w:pPr>
      <w:r w:rsidRPr="00095C78">
        <w:rPr>
          <w:rFonts w:ascii="Verdana" w:hAnsi="Verdana" w:cstheme="majorHAnsi"/>
          <w:b/>
          <w:bCs/>
          <w:sz w:val="22"/>
          <w:szCs w:val="22"/>
          <w:u w:val="single"/>
          <w:lang w:eastAsia="pt-BR"/>
        </w:rPr>
        <w:t>1</w:t>
      </w:r>
      <w:r w:rsidR="00485655">
        <w:rPr>
          <w:rFonts w:ascii="Verdana" w:hAnsi="Verdana" w:cstheme="majorHAnsi"/>
          <w:b/>
          <w:bCs/>
          <w:sz w:val="22"/>
          <w:szCs w:val="22"/>
          <w:u w:val="single"/>
          <w:lang w:eastAsia="pt-BR"/>
        </w:rPr>
        <w:t>6</w:t>
      </w:r>
      <w:r w:rsidRPr="00095C78">
        <w:rPr>
          <w:rFonts w:ascii="Verdana" w:hAnsi="Verdana" w:cstheme="majorHAnsi"/>
          <w:b/>
          <w:bCs/>
          <w:sz w:val="22"/>
          <w:szCs w:val="22"/>
          <w:u w:val="single"/>
          <w:lang w:eastAsia="pt-BR"/>
        </w:rPr>
        <w:t>º Laboratório de Regência </w:t>
      </w:r>
      <w:r w:rsidRPr="00095C78">
        <w:rPr>
          <w:rFonts w:ascii="Verdana" w:hAnsi="Verdana" w:cstheme="majorHAnsi"/>
          <w:sz w:val="22"/>
          <w:szCs w:val="22"/>
          <w:u w:val="single"/>
          <w:lang w:eastAsia="pt-BR"/>
        </w:rPr>
        <w:br/>
      </w:r>
      <w:r w:rsidRPr="00095C78">
        <w:rPr>
          <w:rFonts w:ascii="Verdana" w:hAnsi="Verdana" w:cstheme="majorHAnsi"/>
          <w:sz w:val="22"/>
          <w:szCs w:val="22"/>
          <w:lang w:eastAsia="pt-BR"/>
        </w:rPr>
        <w:t>Com o maestro Fabio Mechetti </w:t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  <w:t>Para jovens regentes brasileiros</w:t>
      </w:r>
      <w:r w:rsidRPr="00095C78">
        <w:rPr>
          <w:rFonts w:ascii="Verdana" w:hAnsi="Verdana" w:cstheme="majorHAnsi"/>
          <w:i/>
          <w:iCs/>
          <w:sz w:val="22"/>
          <w:szCs w:val="22"/>
          <w:lang w:eastAsia="pt-BR"/>
        </w:rPr>
        <w:t> </w:t>
      </w:r>
    </w:p>
    <w:p w14:paraId="2D7102BE" w14:textId="77777777" w:rsidR="000716EA" w:rsidRDefault="000716EA" w:rsidP="000716EA">
      <w:pPr>
        <w:pStyle w:val="Default"/>
        <w:rPr>
          <w:rFonts w:ascii="Verdana" w:hAnsi="Verdana" w:cstheme="majorHAnsi"/>
          <w:b/>
          <w:bCs/>
          <w:sz w:val="22"/>
          <w:szCs w:val="22"/>
          <w:lang w:eastAsia="pt-BR"/>
        </w:rPr>
      </w:pPr>
    </w:p>
    <w:p w14:paraId="60827BD7" w14:textId="77777777" w:rsidR="000716EA" w:rsidRDefault="007F26E6" w:rsidP="000716EA">
      <w:pPr>
        <w:pStyle w:val="Default"/>
        <w:rPr>
          <w:rFonts w:ascii="Verdana" w:hAnsi="Verdana" w:cstheme="majorHAnsi"/>
          <w:sz w:val="22"/>
          <w:szCs w:val="22"/>
          <w:lang w:eastAsia="pt-BR"/>
        </w:rPr>
      </w:pPr>
      <w:r w:rsidRPr="00095C78">
        <w:rPr>
          <w:rFonts w:ascii="Verdana" w:hAnsi="Verdana" w:cstheme="majorHAnsi"/>
          <w:b/>
          <w:bCs/>
          <w:sz w:val="22"/>
          <w:szCs w:val="22"/>
          <w:lang w:eastAsia="pt-BR"/>
        </w:rPr>
        <w:t>Inscrições </w:t>
      </w:r>
      <w:r w:rsidRPr="00095C78">
        <w:rPr>
          <w:rFonts w:ascii="Verdana" w:hAnsi="Verdana" w:cstheme="majorHAnsi"/>
          <w:b/>
          <w:bCs/>
          <w:sz w:val="22"/>
          <w:szCs w:val="22"/>
          <w:lang w:eastAsia="pt-BR"/>
        </w:rPr>
        <w:br/>
      </w:r>
    </w:p>
    <w:p w14:paraId="13EFEB3A" w14:textId="1C50BD7F" w:rsidR="007F26E6" w:rsidRPr="00095C78" w:rsidRDefault="007F26E6" w:rsidP="000716EA">
      <w:pPr>
        <w:pStyle w:val="Default"/>
        <w:rPr>
          <w:rFonts w:ascii="Verdana" w:hAnsi="Verdana"/>
          <w:color w:val="1154CC"/>
          <w:sz w:val="22"/>
          <w:szCs w:val="22"/>
        </w:rPr>
      </w:pPr>
      <w:r w:rsidRPr="00095C78">
        <w:rPr>
          <w:rFonts w:ascii="Verdana" w:hAnsi="Verdana" w:cstheme="majorHAnsi"/>
          <w:sz w:val="22"/>
          <w:szCs w:val="22"/>
          <w:lang w:eastAsia="pt-BR"/>
        </w:rPr>
        <w:lastRenderedPageBreak/>
        <w:t xml:space="preserve">Até </w:t>
      </w:r>
      <w:r w:rsidR="00F07CD2">
        <w:rPr>
          <w:rFonts w:ascii="Verdana" w:hAnsi="Verdana" w:cstheme="majorHAnsi"/>
          <w:sz w:val="22"/>
          <w:szCs w:val="22"/>
          <w:lang w:eastAsia="pt-BR"/>
        </w:rPr>
        <w:t>24</w:t>
      </w: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 de </w:t>
      </w:r>
      <w:r w:rsidR="0053352A">
        <w:rPr>
          <w:rFonts w:ascii="Verdana" w:hAnsi="Verdana" w:cstheme="majorHAnsi"/>
          <w:sz w:val="22"/>
          <w:szCs w:val="22"/>
          <w:lang w:eastAsia="pt-BR"/>
        </w:rPr>
        <w:t>agosto</w:t>
      </w: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 de 202</w:t>
      </w:r>
      <w:r w:rsidR="00F07CD2">
        <w:rPr>
          <w:rFonts w:ascii="Verdana" w:hAnsi="Verdana" w:cstheme="majorHAnsi"/>
          <w:sz w:val="22"/>
          <w:szCs w:val="22"/>
          <w:lang w:eastAsia="pt-BR"/>
        </w:rPr>
        <w:t>5</w:t>
      </w: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, </w:t>
      </w:r>
      <w:r w:rsidRPr="00095C78">
        <w:rPr>
          <w:rFonts w:ascii="Verdana" w:hAnsi="Verdana" w:cstheme="majorHAnsi"/>
          <w:sz w:val="22"/>
          <w:szCs w:val="22"/>
        </w:rPr>
        <w:t>exclusivamente p</w:t>
      </w:r>
      <w:r w:rsidRPr="00095C78">
        <w:rPr>
          <w:rFonts w:ascii="Verdana" w:hAnsi="Verdana"/>
          <w:sz w:val="22"/>
          <w:szCs w:val="22"/>
        </w:rPr>
        <w:t xml:space="preserve">or meio de </w:t>
      </w:r>
      <w:r w:rsidRPr="00095C78">
        <w:rPr>
          <w:rFonts w:ascii="Verdana" w:hAnsi="Verdana"/>
          <w:b/>
          <w:bCs/>
          <w:sz w:val="22"/>
          <w:szCs w:val="22"/>
        </w:rPr>
        <w:t xml:space="preserve">FORMULÁRIO </w:t>
      </w:r>
      <w:r w:rsidRPr="0087513B">
        <w:rPr>
          <w:rFonts w:ascii="Verdana" w:hAnsi="Verdana"/>
          <w:b/>
          <w:bCs/>
          <w:i/>
          <w:iCs/>
          <w:sz w:val="22"/>
          <w:szCs w:val="22"/>
        </w:rPr>
        <w:t>ONLINE</w:t>
      </w:r>
      <w:r w:rsidRPr="00095C78">
        <w:rPr>
          <w:rFonts w:ascii="Verdana" w:hAnsi="Verdana"/>
          <w:b/>
          <w:bCs/>
          <w:sz w:val="22"/>
          <w:szCs w:val="22"/>
        </w:rPr>
        <w:t xml:space="preserve"> </w:t>
      </w:r>
      <w:r w:rsidRPr="00095C78">
        <w:rPr>
          <w:rFonts w:ascii="Verdana" w:hAnsi="Verdana"/>
          <w:sz w:val="22"/>
          <w:szCs w:val="22"/>
        </w:rPr>
        <w:t>disponível em</w:t>
      </w:r>
      <w:r w:rsidRPr="00095C78">
        <w:rPr>
          <w:rFonts w:ascii="Verdana" w:hAnsi="Verdana"/>
          <w:b/>
          <w:bCs/>
          <w:sz w:val="22"/>
          <w:szCs w:val="22"/>
        </w:rPr>
        <w:t xml:space="preserve">: </w:t>
      </w:r>
      <w:hyperlink r:id="rId11" w:history="1">
        <w:r w:rsidRPr="00095C78">
          <w:rPr>
            <w:rStyle w:val="Hyperlink"/>
            <w:rFonts w:ascii="Verdana" w:hAnsi="Verdana" w:cstheme="majorHAnsi"/>
            <w:b/>
            <w:bCs/>
            <w:sz w:val="22"/>
            <w:szCs w:val="22"/>
          </w:rPr>
          <w:t>fil.mg/lab</w:t>
        </w:r>
      </w:hyperlink>
      <w:r w:rsidRPr="00095C78">
        <w:rPr>
          <w:rFonts w:ascii="Verdana" w:hAnsi="Verdana"/>
          <w:b/>
          <w:bCs/>
          <w:color w:val="3071C3" w:themeColor="text2" w:themeTint="BF"/>
          <w:sz w:val="22"/>
          <w:szCs w:val="22"/>
        </w:rPr>
        <w:t xml:space="preserve">. </w:t>
      </w:r>
    </w:p>
    <w:p w14:paraId="24709E1F" w14:textId="77777777" w:rsidR="000716EA" w:rsidRDefault="007F26E6" w:rsidP="000716EA">
      <w:pPr>
        <w:shd w:val="clear" w:color="auto" w:fill="FFFFFF"/>
        <w:spacing w:after="0" w:line="240" w:lineRule="auto"/>
        <w:rPr>
          <w:rFonts w:ascii="Verdana" w:hAnsi="Verdana" w:cstheme="majorHAnsi"/>
          <w:sz w:val="22"/>
          <w:szCs w:val="22"/>
          <w:lang w:eastAsia="pt-BR"/>
        </w:rPr>
      </w:pPr>
      <w:r w:rsidRPr="00095C78">
        <w:rPr>
          <w:rFonts w:ascii="Verdana" w:hAnsi="Verdana" w:cstheme="majorHAnsi"/>
          <w:sz w:val="22"/>
          <w:szCs w:val="22"/>
          <w:lang w:eastAsia="pt-BR"/>
        </w:rPr>
        <w:br/>
      </w:r>
      <w:r w:rsidRPr="00095C78">
        <w:rPr>
          <w:rFonts w:ascii="Verdana" w:hAnsi="Verdana" w:cstheme="majorHAnsi"/>
          <w:b/>
          <w:bCs/>
          <w:sz w:val="22"/>
          <w:szCs w:val="22"/>
          <w:lang w:eastAsia="pt-BR"/>
        </w:rPr>
        <w:t>Vagas </w:t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</w:r>
    </w:p>
    <w:p w14:paraId="761FBFF2" w14:textId="58072057" w:rsidR="007F26E6" w:rsidRPr="00095C78" w:rsidRDefault="007F26E6" w:rsidP="0087513B">
      <w:pPr>
        <w:shd w:val="clear" w:color="auto" w:fill="FFFFFF"/>
        <w:spacing w:after="0" w:line="240" w:lineRule="auto"/>
        <w:rPr>
          <w:rFonts w:ascii="Verdana" w:hAnsi="Verdana" w:cstheme="majorHAnsi"/>
          <w:sz w:val="22"/>
          <w:szCs w:val="22"/>
          <w:lang w:eastAsia="pt-BR"/>
        </w:rPr>
      </w:pPr>
      <w:r w:rsidRPr="00095C78">
        <w:rPr>
          <w:rFonts w:ascii="Verdana" w:hAnsi="Verdana" w:cstheme="majorHAnsi"/>
          <w:sz w:val="22"/>
          <w:szCs w:val="22"/>
          <w:lang w:eastAsia="pt-BR"/>
        </w:rPr>
        <w:t>Quatro regentes com participação ativa </w:t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  <w:t>Onze regentes ouvintes  </w:t>
      </w:r>
    </w:p>
    <w:p w14:paraId="5A51672E" w14:textId="77777777" w:rsidR="000716EA" w:rsidRDefault="000716EA" w:rsidP="000716EA">
      <w:pPr>
        <w:shd w:val="clear" w:color="auto" w:fill="FFFFFF"/>
        <w:spacing w:after="0" w:line="240" w:lineRule="auto"/>
        <w:rPr>
          <w:rFonts w:ascii="Verdana" w:hAnsi="Verdana" w:cstheme="majorHAnsi"/>
          <w:b/>
          <w:bCs/>
          <w:sz w:val="22"/>
          <w:szCs w:val="22"/>
          <w:lang w:eastAsia="pt-BR"/>
        </w:rPr>
      </w:pPr>
    </w:p>
    <w:p w14:paraId="4A31C595" w14:textId="77777777" w:rsidR="000716EA" w:rsidRDefault="007F26E6" w:rsidP="000716EA">
      <w:pPr>
        <w:shd w:val="clear" w:color="auto" w:fill="FFFFFF"/>
        <w:spacing w:after="0" w:line="240" w:lineRule="auto"/>
        <w:rPr>
          <w:rFonts w:ascii="Verdana" w:hAnsi="Verdana" w:cstheme="majorHAnsi"/>
          <w:sz w:val="22"/>
          <w:szCs w:val="22"/>
          <w:lang w:eastAsia="pt-BR"/>
        </w:rPr>
      </w:pPr>
      <w:r w:rsidRPr="00095C78">
        <w:rPr>
          <w:rFonts w:ascii="Verdana" w:hAnsi="Verdana" w:cstheme="majorHAnsi"/>
          <w:b/>
          <w:bCs/>
          <w:sz w:val="22"/>
          <w:szCs w:val="22"/>
          <w:lang w:eastAsia="pt-BR"/>
        </w:rPr>
        <w:t>Realização</w:t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</w:r>
    </w:p>
    <w:p w14:paraId="7C639731" w14:textId="11858451" w:rsidR="007F26E6" w:rsidRPr="00095C78" w:rsidRDefault="007F26E6" w:rsidP="0087513B">
      <w:pPr>
        <w:shd w:val="clear" w:color="auto" w:fill="FFFFFF"/>
        <w:spacing w:after="0" w:line="240" w:lineRule="auto"/>
        <w:rPr>
          <w:rFonts w:ascii="Verdana" w:hAnsi="Verdana" w:cstheme="majorHAnsi"/>
          <w:sz w:val="22"/>
          <w:szCs w:val="22"/>
          <w:lang w:eastAsia="pt-BR"/>
        </w:rPr>
      </w:pP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De </w:t>
      </w:r>
      <w:r w:rsidR="00F07CD2">
        <w:rPr>
          <w:rFonts w:ascii="Verdana" w:hAnsi="Verdana" w:cstheme="majorHAnsi"/>
          <w:sz w:val="22"/>
          <w:szCs w:val="22"/>
          <w:lang w:eastAsia="pt-BR"/>
        </w:rPr>
        <w:t>22</w:t>
      </w: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 a </w:t>
      </w:r>
      <w:r w:rsidR="00F07CD2">
        <w:rPr>
          <w:rFonts w:ascii="Verdana" w:hAnsi="Verdana" w:cstheme="majorHAnsi"/>
          <w:sz w:val="22"/>
          <w:szCs w:val="22"/>
          <w:lang w:eastAsia="pt-BR"/>
        </w:rPr>
        <w:t>24</w:t>
      </w: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 de setembro de 202</w:t>
      </w:r>
      <w:r w:rsidR="00F07CD2">
        <w:rPr>
          <w:rFonts w:ascii="Verdana" w:hAnsi="Verdana" w:cstheme="majorHAnsi"/>
          <w:sz w:val="22"/>
          <w:szCs w:val="22"/>
          <w:lang w:eastAsia="pt-BR"/>
        </w:rPr>
        <w:t>5</w:t>
      </w:r>
      <w:r w:rsidRPr="00095C78">
        <w:rPr>
          <w:rFonts w:ascii="Verdana" w:hAnsi="Verdana" w:cstheme="majorHAnsi"/>
          <w:sz w:val="22"/>
          <w:szCs w:val="22"/>
          <w:lang w:eastAsia="pt-BR"/>
        </w:rPr>
        <w:t>, na Sala Minas Gerais, em Belo Horizonte/MG.</w:t>
      </w:r>
    </w:p>
    <w:p w14:paraId="2B59A5EC" w14:textId="77777777" w:rsidR="000716EA" w:rsidRDefault="007F26E6" w:rsidP="000716EA">
      <w:pPr>
        <w:shd w:val="clear" w:color="auto" w:fill="FFFFFF"/>
        <w:spacing w:after="0" w:line="240" w:lineRule="auto"/>
      </w:pP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Concerto de encerramento gratuito e aberto ao público: </w:t>
      </w:r>
      <w:r w:rsidR="00F07CD2">
        <w:rPr>
          <w:rFonts w:ascii="Verdana" w:hAnsi="Verdana" w:cstheme="majorHAnsi"/>
          <w:sz w:val="22"/>
          <w:szCs w:val="22"/>
          <w:lang w:eastAsia="pt-BR"/>
        </w:rPr>
        <w:t>24</w:t>
      </w:r>
      <w:r w:rsidRPr="00095C78">
        <w:rPr>
          <w:rFonts w:ascii="Verdana" w:hAnsi="Verdana" w:cstheme="majorHAnsi"/>
          <w:sz w:val="22"/>
          <w:szCs w:val="22"/>
          <w:lang w:eastAsia="pt-BR"/>
        </w:rPr>
        <w:t xml:space="preserve"> de setembro de 202</w:t>
      </w:r>
      <w:r w:rsidR="00F07CD2">
        <w:rPr>
          <w:rFonts w:ascii="Verdana" w:hAnsi="Verdana" w:cstheme="majorHAnsi"/>
          <w:sz w:val="22"/>
          <w:szCs w:val="22"/>
          <w:lang w:eastAsia="pt-BR"/>
        </w:rPr>
        <w:t>5</w:t>
      </w:r>
      <w:r w:rsidRPr="00095C78">
        <w:rPr>
          <w:rFonts w:ascii="Verdana" w:hAnsi="Verdana" w:cstheme="majorHAnsi"/>
          <w:sz w:val="22"/>
          <w:szCs w:val="22"/>
          <w:lang w:eastAsia="pt-BR"/>
        </w:rPr>
        <w:t>, às 20h30, na Sala Minas Gerais</w:t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</w:r>
      <w:r w:rsidRPr="00095C78">
        <w:rPr>
          <w:rFonts w:ascii="Verdana" w:hAnsi="Verdana" w:cstheme="majorHAnsi"/>
          <w:b/>
          <w:bCs/>
          <w:sz w:val="22"/>
          <w:szCs w:val="22"/>
          <w:lang w:eastAsia="pt-BR"/>
        </w:rPr>
        <w:t>Informações</w:t>
      </w:r>
      <w:r w:rsidRPr="00095C78">
        <w:rPr>
          <w:rFonts w:ascii="Verdana" w:hAnsi="Verdana" w:cstheme="majorHAnsi"/>
          <w:sz w:val="22"/>
          <w:szCs w:val="22"/>
          <w:lang w:eastAsia="pt-BR"/>
        </w:rPr>
        <w:br/>
      </w:r>
    </w:p>
    <w:p w14:paraId="13AC2359" w14:textId="1D42EBB8" w:rsidR="007F26E6" w:rsidRPr="00C26E89" w:rsidRDefault="007F26E6" w:rsidP="0087513B">
      <w:pPr>
        <w:shd w:val="clear" w:color="auto" w:fill="FFFFFF"/>
        <w:spacing w:after="0" w:line="240" w:lineRule="auto"/>
        <w:rPr>
          <w:rFonts w:ascii="Verdana" w:hAnsi="Verdana" w:cstheme="majorHAnsi"/>
          <w:sz w:val="22"/>
          <w:szCs w:val="22"/>
          <w:lang w:eastAsia="pt-BR"/>
        </w:rPr>
      </w:pPr>
      <w:hyperlink r:id="rId12" w:tgtFrame="_blank" w:history="1">
        <w:r w:rsidRPr="0087513B">
          <w:rPr>
            <w:rStyle w:val="Hyperlink"/>
            <w:rFonts w:ascii="Verdana" w:hAnsi="Verdana" w:cstheme="majorHAnsi"/>
            <w:color w:val="auto"/>
            <w:sz w:val="22"/>
            <w:szCs w:val="22"/>
            <w:u w:val="none"/>
            <w:lang w:eastAsia="pt-BR"/>
          </w:rPr>
          <w:t>(31) 3219-9047</w:t>
        </w:r>
      </w:hyperlink>
      <w:r w:rsidRPr="00C26E89">
        <w:rPr>
          <w:rFonts w:ascii="Verdana" w:hAnsi="Verdana" w:cstheme="majorHAnsi"/>
          <w:sz w:val="22"/>
          <w:szCs w:val="22"/>
          <w:lang w:eastAsia="pt-BR"/>
        </w:rPr>
        <w:br/>
      </w:r>
      <w:hyperlink r:id="rId13" w:tgtFrame="_blank" w:history="1">
        <w:r w:rsidRPr="0087513B">
          <w:rPr>
            <w:rStyle w:val="Hyperlink"/>
            <w:rFonts w:ascii="Verdana" w:hAnsi="Verdana" w:cstheme="majorHAnsi"/>
            <w:i/>
            <w:iCs/>
            <w:color w:val="auto"/>
            <w:sz w:val="22"/>
            <w:szCs w:val="22"/>
            <w:u w:val="none"/>
            <w:lang w:eastAsia="pt-BR"/>
          </w:rPr>
          <w:t>laboratorioderegencia@filarmonica.art.br</w:t>
        </w:r>
      </w:hyperlink>
    </w:p>
    <w:p w14:paraId="541E2206" w14:textId="77777777" w:rsidR="00766166" w:rsidRPr="00095C78" w:rsidRDefault="00766166" w:rsidP="0087513B">
      <w:pPr>
        <w:shd w:val="clear" w:color="auto" w:fill="FFFFFF"/>
        <w:spacing w:after="0" w:line="240" w:lineRule="auto"/>
        <w:rPr>
          <w:rFonts w:ascii="Verdana" w:hAnsi="Verdana" w:cstheme="majorHAnsi"/>
          <w:sz w:val="22"/>
          <w:szCs w:val="22"/>
        </w:rPr>
      </w:pPr>
    </w:p>
    <w:p w14:paraId="5AC6780B" w14:textId="77777777" w:rsidR="004951F3" w:rsidRDefault="004951F3" w:rsidP="0087513B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77E76">
        <w:rPr>
          <w:rFonts w:ascii="Verdana" w:hAnsi="Verdana" w:cs="Calibri Light"/>
          <w:b/>
          <w:bCs/>
          <w:sz w:val="22"/>
          <w:szCs w:val="22"/>
        </w:rPr>
        <w:t>ORQUESTRA FILARMÔNICA DE MINAS GERAIS</w:t>
      </w:r>
    </w:p>
    <w:p w14:paraId="6EA4F2DF" w14:textId="77777777" w:rsidR="000716EA" w:rsidRDefault="000716EA" w:rsidP="000716E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6BEAD093" w14:textId="1435CA77" w:rsidR="004951F3" w:rsidRPr="008E07F8" w:rsidRDefault="004951F3" w:rsidP="0087513B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A</w:t>
      </w:r>
      <w:r w:rsidRPr="008E07F8">
        <w:rPr>
          <w:rFonts w:ascii="Verdana" w:hAnsi="Verdana" w:cs="Calibri Light"/>
          <w:sz w:val="22"/>
          <w:szCs w:val="22"/>
        </w:rPr>
        <w:t xml:space="preserve">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14:paraId="674C349E" w14:textId="77777777" w:rsidR="000716EA" w:rsidRDefault="000716EA" w:rsidP="000716E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6DEC6879" w14:textId="5FC36D7D" w:rsidR="004951F3" w:rsidRPr="008E07F8" w:rsidRDefault="004951F3" w:rsidP="0087513B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A orquestra recebeu numerosas menções e prêmios, possui 18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14:paraId="4FCA17B5" w14:textId="77777777" w:rsidR="000716EA" w:rsidRDefault="000716EA" w:rsidP="000716E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02BD2544" w14:textId="3CD84489" w:rsidR="004951F3" w:rsidRPr="008E07F8" w:rsidRDefault="004951F3" w:rsidP="0087513B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14:paraId="726ED868" w14:textId="77777777" w:rsidR="000716EA" w:rsidRDefault="000716EA" w:rsidP="000716EA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CBF4684" w14:textId="7E10C6FF" w:rsidR="004951F3" w:rsidRPr="008E07F8" w:rsidRDefault="004951F3" w:rsidP="0087513B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8E07F8">
        <w:rPr>
          <w:rFonts w:ascii="Verdana" w:hAnsi="Verdana" w:cs="Calibri Light"/>
          <w:sz w:val="22"/>
          <w:szCs w:val="22"/>
        </w:rPr>
        <w:t>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14:paraId="64FEFC51" w14:textId="5BF7AF0A" w:rsidR="00E153F5" w:rsidRPr="00E153F5" w:rsidRDefault="00E153F5" w:rsidP="0087513B">
      <w:pPr>
        <w:spacing w:after="0" w:line="240" w:lineRule="auto"/>
        <w:jc w:val="both"/>
        <w:rPr>
          <w:rFonts w:ascii="Verdana" w:hAnsi="Verdana"/>
          <w:b/>
          <w:bCs/>
          <w:sz w:val="22"/>
          <w:szCs w:val="22"/>
        </w:rPr>
      </w:pPr>
      <w:r w:rsidRPr="009E711B">
        <w:rPr>
          <w:rFonts w:ascii="Verdana" w:hAnsi="Verdana"/>
          <w:b/>
          <w:bCs/>
          <w:sz w:val="22"/>
          <w:szCs w:val="22"/>
        </w:rPr>
        <w:t>—</w:t>
      </w:r>
    </w:p>
    <w:p w14:paraId="31D78A1F" w14:textId="64AF2ECD" w:rsidR="00E153F5" w:rsidRPr="00E153F5" w:rsidRDefault="00E153F5" w:rsidP="0087513B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INFORMAÇÕES PARA A IMPRENSA</w:t>
      </w:r>
    </w:p>
    <w:p w14:paraId="34DA83BB" w14:textId="77777777" w:rsidR="00E153F5" w:rsidRPr="00E153F5" w:rsidRDefault="00E153F5" w:rsidP="0087513B">
      <w:pPr>
        <w:spacing w:after="0" w:line="240" w:lineRule="auto"/>
        <w:rPr>
          <w:rFonts w:ascii="Verdana" w:hAnsi="Verdana"/>
          <w:sz w:val="22"/>
          <w:szCs w:val="22"/>
        </w:rPr>
      </w:pPr>
    </w:p>
    <w:p w14:paraId="3DFC66D0" w14:textId="77777777" w:rsidR="00E153F5" w:rsidRPr="00E153F5" w:rsidRDefault="00E153F5" w:rsidP="0087513B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87513B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3610983D" w14:textId="6B13C74D" w:rsidR="00645E54" w:rsidRPr="00645E54" w:rsidRDefault="00E153F5" w:rsidP="0087513B">
      <w:pPr>
        <w:spacing w:after="0" w:line="240" w:lineRule="auto"/>
        <w:rPr>
          <w:lang w:val="en-GB"/>
        </w:rPr>
      </w:pPr>
      <w:hyperlink r:id="rId14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</w:p>
    <w:sectPr w:rsidR="00645E54" w:rsidRPr="00645E54" w:rsidSect="006F6ADE">
      <w:headerReference w:type="default" r:id="rId15"/>
      <w:footerReference w:type="even" r:id="rId16"/>
      <w:footerReference w:type="default" r:id="rId17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4AD74" w14:textId="77777777" w:rsidR="005C33DA" w:rsidRDefault="005C33DA" w:rsidP="00BD016D">
      <w:r>
        <w:separator/>
      </w:r>
    </w:p>
  </w:endnote>
  <w:endnote w:type="continuationSeparator" w:id="0">
    <w:p w14:paraId="3770B4DE" w14:textId="77777777" w:rsidR="005C33DA" w:rsidRDefault="005C33DA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000000">
    <w:pPr>
      <w:pStyle w:val="Rodap"/>
      <w:rPr>
        <w:lang w:val="en-GB"/>
      </w:rPr>
    </w:pPr>
    <w:sdt>
      <w:sdtPr>
        <w:id w:val="96940074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EC1A3" w14:textId="77777777" w:rsidR="005C33DA" w:rsidRDefault="005C33DA" w:rsidP="00BD016D">
      <w:r>
        <w:separator/>
      </w:r>
    </w:p>
  </w:footnote>
  <w:footnote w:type="continuationSeparator" w:id="0">
    <w:p w14:paraId="50E02812" w14:textId="77777777" w:rsidR="005C33DA" w:rsidRDefault="005C33DA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E5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1"/>
  </w:num>
  <w:num w:numId="2" w16cid:durableId="147202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5E59"/>
    <w:rsid w:val="00026124"/>
    <w:rsid w:val="00026814"/>
    <w:rsid w:val="00026BA4"/>
    <w:rsid w:val="00026C3B"/>
    <w:rsid w:val="000336DE"/>
    <w:rsid w:val="0003714E"/>
    <w:rsid w:val="000464E9"/>
    <w:rsid w:val="00046870"/>
    <w:rsid w:val="00046C66"/>
    <w:rsid w:val="00047421"/>
    <w:rsid w:val="000503A7"/>
    <w:rsid w:val="00051432"/>
    <w:rsid w:val="00051BC3"/>
    <w:rsid w:val="00051D65"/>
    <w:rsid w:val="0005309E"/>
    <w:rsid w:val="00053409"/>
    <w:rsid w:val="0005637A"/>
    <w:rsid w:val="000568FF"/>
    <w:rsid w:val="0005697E"/>
    <w:rsid w:val="0005698B"/>
    <w:rsid w:val="00057567"/>
    <w:rsid w:val="00060D41"/>
    <w:rsid w:val="00060DE6"/>
    <w:rsid w:val="000616C4"/>
    <w:rsid w:val="00061ECF"/>
    <w:rsid w:val="000622A0"/>
    <w:rsid w:val="00062922"/>
    <w:rsid w:val="0006326B"/>
    <w:rsid w:val="00063278"/>
    <w:rsid w:val="00063BB2"/>
    <w:rsid w:val="00065AE7"/>
    <w:rsid w:val="000668FB"/>
    <w:rsid w:val="000669A4"/>
    <w:rsid w:val="00067DA8"/>
    <w:rsid w:val="000709CF"/>
    <w:rsid w:val="000716EA"/>
    <w:rsid w:val="00071B90"/>
    <w:rsid w:val="0007235A"/>
    <w:rsid w:val="000731C6"/>
    <w:rsid w:val="00073BC2"/>
    <w:rsid w:val="000766DD"/>
    <w:rsid w:val="00077532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A0BFB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1D"/>
    <w:rsid w:val="000B4EA2"/>
    <w:rsid w:val="000B5910"/>
    <w:rsid w:val="000B6F42"/>
    <w:rsid w:val="000C09B3"/>
    <w:rsid w:val="000C1870"/>
    <w:rsid w:val="000C2077"/>
    <w:rsid w:val="000C683D"/>
    <w:rsid w:val="000C739A"/>
    <w:rsid w:val="000C73AC"/>
    <w:rsid w:val="000D18C9"/>
    <w:rsid w:val="000D2385"/>
    <w:rsid w:val="000D3210"/>
    <w:rsid w:val="000D3EB2"/>
    <w:rsid w:val="000D42FD"/>
    <w:rsid w:val="000D4A80"/>
    <w:rsid w:val="000D7BAC"/>
    <w:rsid w:val="000E0B38"/>
    <w:rsid w:val="000E0D26"/>
    <w:rsid w:val="000E473C"/>
    <w:rsid w:val="000E55D9"/>
    <w:rsid w:val="000F03D8"/>
    <w:rsid w:val="000F324B"/>
    <w:rsid w:val="000F4BE8"/>
    <w:rsid w:val="000F5030"/>
    <w:rsid w:val="000F5E4C"/>
    <w:rsid w:val="00100092"/>
    <w:rsid w:val="001004D5"/>
    <w:rsid w:val="00102291"/>
    <w:rsid w:val="00102773"/>
    <w:rsid w:val="00102A3B"/>
    <w:rsid w:val="00103809"/>
    <w:rsid w:val="001069A1"/>
    <w:rsid w:val="00107567"/>
    <w:rsid w:val="00107A15"/>
    <w:rsid w:val="00107D01"/>
    <w:rsid w:val="00110536"/>
    <w:rsid w:val="00111321"/>
    <w:rsid w:val="0011428F"/>
    <w:rsid w:val="001177F6"/>
    <w:rsid w:val="001217AE"/>
    <w:rsid w:val="00122AA3"/>
    <w:rsid w:val="001261EC"/>
    <w:rsid w:val="00127957"/>
    <w:rsid w:val="0013526F"/>
    <w:rsid w:val="0013657F"/>
    <w:rsid w:val="00136FFE"/>
    <w:rsid w:val="00141D02"/>
    <w:rsid w:val="00142308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60D"/>
    <w:rsid w:val="001969E6"/>
    <w:rsid w:val="00197A58"/>
    <w:rsid w:val="001A1611"/>
    <w:rsid w:val="001A19BB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66DB"/>
    <w:rsid w:val="001B7538"/>
    <w:rsid w:val="001C1FC5"/>
    <w:rsid w:val="001C322F"/>
    <w:rsid w:val="001C3B9F"/>
    <w:rsid w:val="001C4C7B"/>
    <w:rsid w:val="001C6495"/>
    <w:rsid w:val="001C66C2"/>
    <w:rsid w:val="001D0BD6"/>
    <w:rsid w:val="001D1C34"/>
    <w:rsid w:val="001D4FC1"/>
    <w:rsid w:val="001D55F3"/>
    <w:rsid w:val="001D6CFC"/>
    <w:rsid w:val="001E0A5F"/>
    <w:rsid w:val="001E255D"/>
    <w:rsid w:val="001E291C"/>
    <w:rsid w:val="001E3939"/>
    <w:rsid w:val="001E4D99"/>
    <w:rsid w:val="001E56DC"/>
    <w:rsid w:val="001E601E"/>
    <w:rsid w:val="001E7CF5"/>
    <w:rsid w:val="001F43AB"/>
    <w:rsid w:val="001F49D1"/>
    <w:rsid w:val="001F5D35"/>
    <w:rsid w:val="001F5E8F"/>
    <w:rsid w:val="001F7037"/>
    <w:rsid w:val="002002C3"/>
    <w:rsid w:val="00200D0A"/>
    <w:rsid w:val="00201468"/>
    <w:rsid w:val="00202748"/>
    <w:rsid w:val="00203C7A"/>
    <w:rsid w:val="00204AB0"/>
    <w:rsid w:val="00206584"/>
    <w:rsid w:val="00210D8E"/>
    <w:rsid w:val="00211EE7"/>
    <w:rsid w:val="002142BD"/>
    <w:rsid w:val="002208D7"/>
    <w:rsid w:val="002307DA"/>
    <w:rsid w:val="00230DE5"/>
    <w:rsid w:val="00231D75"/>
    <w:rsid w:val="002324A9"/>
    <w:rsid w:val="002333C0"/>
    <w:rsid w:val="00234082"/>
    <w:rsid w:val="00235D1B"/>
    <w:rsid w:val="00236937"/>
    <w:rsid w:val="002377C9"/>
    <w:rsid w:val="0024224E"/>
    <w:rsid w:val="002429A6"/>
    <w:rsid w:val="002435B8"/>
    <w:rsid w:val="00243DA7"/>
    <w:rsid w:val="00243F65"/>
    <w:rsid w:val="0024437A"/>
    <w:rsid w:val="002478C0"/>
    <w:rsid w:val="002510D3"/>
    <w:rsid w:val="00251318"/>
    <w:rsid w:val="00252FDA"/>
    <w:rsid w:val="002540F7"/>
    <w:rsid w:val="002546C1"/>
    <w:rsid w:val="00254B6C"/>
    <w:rsid w:val="00254F08"/>
    <w:rsid w:val="0025717D"/>
    <w:rsid w:val="00260BD6"/>
    <w:rsid w:val="00261FD2"/>
    <w:rsid w:val="00262301"/>
    <w:rsid w:val="00263EF5"/>
    <w:rsid w:val="00263EFC"/>
    <w:rsid w:val="00263F2A"/>
    <w:rsid w:val="00266974"/>
    <w:rsid w:val="002673E8"/>
    <w:rsid w:val="0027014C"/>
    <w:rsid w:val="002723D9"/>
    <w:rsid w:val="002735B7"/>
    <w:rsid w:val="002757BD"/>
    <w:rsid w:val="00277379"/>
    <w:rsid w:val="00280F8F"/>
    <w:rsid w:val="002824DF"/>
    <w:rsid w:val="002830DF"/>
    <w:rsid w:val="00283E43"/>
    <w:rsid w:val="00284373"/>
    <w:rsid w:val="00290485"/>
    <w:rsid w:val="00290FB0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606C"/>
    <w:rsid w:val="002B72FD"/>
    <w:rsid w:val="002C01BC"/>
    <w:rsid w:val="002C3257"/>
    <w:rsid w:val="002D0656"/>
    <w:rsid w:val="002D3891"/>
    <w:rsid w:val="002D43B1"/>
    <w:rsid w:val="002D6C8D"/>
    <w:rsid w:val="002E1C7D"/>
    <w:rsid w:val="002E3283"/>
    <w:rsid w:val="002E40B0"/>
    <w:rsid w:val="002E4167"/>
    <w:rsid w:val="002E4DAE"/>
    <w:rsid w:val="002E5D46"/>
    <w:rsid w:val="002E5F6D"/>
    <w:rsid w:val="002E7FD8"/>
    <w:rsid w:val="002F037A"/>
    <w:rsid w:val="002F110B"/>
    <w:rsid w:val="002F206D"/>
    <w:rsid w:val="002F26E0"/>
    <w:rsid w:val="002F28E5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15B1E"/>
    <w:rsid w:val="00321074"/>
    <w:rsid w:val="00325B01"/>
    <w:rsid w:val="003273C6"/>
    <w:rsid w:val="003309E8"/>
    <w:rsid w:val="00332859"/>
    <w:rsid w:val="00333B51"/>
    <w:rsid w:val="00336370"/>
    <w:rsid w:val="0034077E"/>
    <w:rsid w:val="00340E36"/>
    <w:rsid w:val="00342757"/>
    <w:rsid w:val="00343E05"/>
    <w:rsid w:val="0034534D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4C99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7FB"/>
    <w:rsid w:val="003A4D71"/>
    <w:rsid w:val="003B0E10"/>
    <w:rsid w:val="003B2E96"/>
    <w:rsid w:val="003B3E04"/>
    <w:rsid w:val="003B43BE"/>
    <w:rsid w:val="003B4DCC"/>
    <w:rsid w:val="003B4E03"/>
    <w:rsid w:val="003B7CAB"/>
    <w:rsid w:val="003C020F"/>
    <w:rsid w:val="003C11D0"/>
    <w:rsid w:val="003C2366"/>
    <w:rsid w:val="003C62A4"/>
    <w:rsid w:val="003D06E8"/>
    <w:rsid w:val="003D0B97"/>
    <w:rsid w:val="003D12CD"/>
    <w:rsid w:val="003D1431"/>
    <w:rsid w:val="003D3453"/>
    <w:rsid w:val="003D3933"/>
    <w:rsid w:val="003D48FB"/>
    <w:rsid w:val="003D4FF0"/>
    <w:rsid w:val="003E315E"/>
    <w:rsid w:val="003E4A42"/>
    <w:rsid w:val="003E5F51"/>
    <w:rsid w:val="003E66FB"/>
    <w:rsid w:val="003E68A2"/>
    <w:rsid w:val="003E786C"/>
    <w:rsid w:val="003E7F47"/>
    <w:rsid w:val="003F0503"/>
    <w:rsid w:val="003F1697"/>
    <w:rsid w:val="003F21AF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820"/>
    <w:rsid w:val="00405A8B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2AE1"/>
    <w:rsid w:val="00434772"/>
    <w:rsid w:val="00434C05"/>
    <w:rsid w:val="00435D05"/>
    <w:rsid w:val="00437CB4"/>
    <w:rsid w:val="0044074D"/>
    <w:rsid w:val="00441C8F"/>
    <w:rsid w:val="004423D6"/>
    <w:rsid w:val="00450AA7"/>
    <w:rsid w:val="00450D93"/>
    <w:rsid w:val="00452F13"/>
    <w:rsid w:val="00454CCF"/>
    <w:rsid w:val="0045646B"/>
    <w:rsid w:val="00460789"/>
    <w:rsid w:val="0046083F"/>
    <w:rsid w:val="00464849"/>
    <w:rsid w:val="00466901"/>
    <w:rsid w:val="0046693D"/>
    <w:rsid w:val="00474794"/>
    <w:rsid w:val="00475D79"/>
    <w:rsid w:val="00475E1A"/>
    <w:rsid w:val="00476E6E"/>
    <w:rsid w:val="00477253"/>
    <w:rsid w:val="00481919"/>
    <w:rsid w:val="004823D3"/>
    <w:rsid w:val="004825B2"/>
    <w:rsid w:val="00483417"/>
    <w:rsid w:val="00485463"/>
    <w:rsid w:val="00485655"/>
    <w:rsid w:val="004858DF"/>
    <w:rsid w:val="00486D2B"/>
    <w:rsid w:val="0048748F"/>
    <w:rsid w:val="00493A29"/>
    <w:rsid w:val="00494545"/>
    <w:rsid w:val="0049470F"/>
    <w:rsid w:val="004951F3"/>
    <w:rsid w:val="0049534D"/>
    <w:rsid w:val="0049559F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5E0A"/>
    <w:rsid w:val="004C7AFC"/>
    <w:rsid w:val="004D0094"/>
    <w:rsid w:val="004D050B"/>
    <w:rsid w:val="004D2224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F3"/>
    <w:rsid w:val="004F5DC9"/>
    <w:rsid w:val="004F62A5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53DF"/>
    <w:rsid w:val="005056FD"/>
    <w:rsid w:val="005057EA"/>
    <w:rsid w:val="00506334"/>
    <w:rsid w:val="00506730"/>
    <w:rsid w:val="00510B2A"/>
    <w:rsid w:val="005118DB"/>
    <w:rsid w:val="005138FC"/>
    <w:rsid w:val="00516448"/>
    <w:rsid w:val="0051732C"/>
    <w:rsid w:val="00517B99"/>
    <w:rsid w:val="00520195"/>
    <w:rsid w:val="00521816"/>
    <w:rsid w:val="00521F9E"/>
    <w:rsid w:val="00522D47"/>
    <w:rsid w:val="0052331A"/>
    <w:rsid w:val="00523E49"/>
    <w:rsid w:val="00524923"/>
    <w:rsid w:val="00525ADD"/>
    <w:rsid w:val="00526943"/>
    <w:rsid w:val="005322B8"/>
    <w:rsid w:val="0053316E"/>
    <w:rsid w:val="0053352A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0CC5"/>
    <w:rsid w:val="005616B7"/>
    <w:rsid w:val="00567092"/>
    <w:rsid w:val="00567828"/>
    <w:rsid w:val="00567FC5"/>
    <w:rsid w:val="0057043F"/>
    <w:rsid w:val="00570813"/>
    <w:rsid w:val="005709C5"/>
    <w:rsid w:val="00571C1C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356F"/>
    <w:rsid w:val="005A3C22"/>
    <w:rsid w:val="005A450B"/>
    <w:rsid w:val="005A68B7"/>
    <w:rsid w:val="005A6A86"/>
    <w:rsid w:val="005A6D89"/>
    <w:rsid w:val="005A7128"/>
    <w:rsid w:val="005A7BF0"/>
    <w:rsid w:val="005B11B8"/>
    <w:rsid w:val="005B1737"/>
    <w:rsid w:val="005B198C"/>
    <w:rsid w:val="005B21CC"/>
    <w:rsid w:val="005B286E"/>
    <w:rsid w:val="005B364F"/>
    <w:rsid w:val="005B3659"/>
    <w:rsid w:val="005B4F09"/>
    <w:rsid w:val="005B5732"/>
    <w:rsid w:val="005B5F86"/>
    <w:rsid w:val="005B6C74"/>
    <w:rsid w:val="005B7C2C"/>
    <w:rsid w:val="005C0FA5"/>
    <w:rsid w:val="005C25AF"/>
    <w:rsid w:val="005C33DA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359A"/>
    <w:rsid w:val="00613A2C"/>
    <w:rsid w:val="006140E1"/>
    <w:rsid w:val="00616283"/>
    <w:rsid w:val="00617FF6"/>
    <w:rsid w:val="00621A79"/>
    <w:rsid w:val="00623BAD"/>
    <w:rsid w:val="006253BD"/>
    <w:rsid w:val="00627212"/>
    <w:rsid w:val="00627667"/>
    <w:rsid w:val="00630FF5"/>
    <w:rsid w:val="00631795"/>
    <w:rsid w:val="006346CE"/>
    <w:rsid w:val="00635622"/>
    <w:rsid w:val="00635AF0"/>
    <w:rsid w:val="00643405"/>
    <w:rsid w:val="0064391E"/>
    <w:rsid w:val="00644285"/>
    <w:rsid w:val="00644719"/>
    <w:rsid w:val="00645E54"/>
    <w:rsid w:val="00647D52"/>
    <w:rsid w:val="006567A6"/>
    <w:rsid w:val="00660040"/>
    <w:rsid w:val="00661627"/>
    <w:rsid w:val="00661A06"/>
    <w:rsid w:val="00661E94"/>
    <w:rsid w:val="00662E0E"/>
    <w:rsid w:val="0066334D"/>
    <w:rsid w:val="006643C0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621"/>
    <w:rsid w:val="006C422A"/>
    <w:rsid w:val="006C6655"/>
    <w:rsid w:val="006D23FD"/>
    <w:rsid w:val="006D2D88"/>
    <w:rsid w:val="006D3BC9"/>
    <w:rsid w:val="006D3F52"/>
    <w:rsid w:val="006D68E3"/>
    <w:rsid w:val="006D7631"/>
    <w:rsid w:val="006E013B"/>
    <w:rsid w:val="006E158F"/>
    <w:rsid w:val="006E349F"/>
    <w:rsid w:val="006E6670"/>
    <w:rsid w:val="006E6F50"/>
    <w:rsid w:val="006E7B0F"/>
    <w:rsid w:val="006F254A"/>
    <w:rsid w:val="006F330F"/>
    <w:rsid w:val="006F4484"/>
    <w:rsid w:val="006F4A1B"/>
    <w:rsid w:val="006F6ADE"/>
    <w:rsid w:val="006F6B12"/>
    <w:rsid w:val="0070058F"/>
    <w:rsid w:val="00702A3E"/>
    <w:rsid w:val="00704A1B"/>
    <w:rsid w:val="00704B5B"/>
    <w:rsid w:val="00707BE9"/>
    <w:rsid w:val="007115A9"/>
    <w:rsid w:val="00711B62"/>
    <w:rsid w:val="00711CB2"/>
    <w:rsid w:val="00713A01"/>
    <w:rsid w:val="007148E9"/>
    <w:rsid w:val="00715082"/>
    <w:rsid w:val="00716A59"/>
    <w:rsid w:val="00716E6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69E8"/>
    <w:rsid w:val="00736A9F"/>
    <w:rsid w:val="00737E04"/>
    <w:rsid w:val="007449BC"/>
    <w:rsid w:val="00744F0C"/>
    <w:rsid w:val="00745285"/>
    <w:rsid w:val="0074564D"/>
    <w:rsid w:val="00747C27"/>
    <w:rsid w:val="00752F47"/>
    <w:rsid w:val="00754EA6"/>
    <w:rsid w:val="0075667F"/>
    <w:rsid w:val="00756884"/>
    <w:rsid w:val="007604A9"/>
    <w:rsid w:val="00760A38"/>
    <w:rsid w:val="00760F7B"/>
    <w:rsid w:val="00761DBA"/>
    <w:rsid w:val="00763238"/>
    <w:rsid w:val="00766166"/>
    <w:rsid w:val="007704AE"/>
    <w:rsid w:val="00771B36"/>
    <w:rsid w:val="00772D1F"/>
    <w:rsid w:val="007742D6"/>
    <w:rsid w:val="00774E6A"/>
    <w:rsid w:val="0077680A"/>
    <w:rsid w:val="00777149"/>
    <w:rsid w:val="00780B5D"/>
    <w:rsid w:val="00780E82"/>
    <w:rsid w:val="00781938"/>
    <w:rsid w:val="00782FAA"/>
    <w:rsid w:val="00783C42"/>
    <w:rsid w:val="00783D1A"/>
    <w:rsid w:val="0078570A"/>
    <w:rsid w:val="00786100"/>
    <w:rsid w:val="00787033"/>
    <w:rsid w:val="00787C98"/>
    <w:rsid w:val="00787F62"/>
    <w:rsid w:val="007913BB"/>
    <w:rsid w:val="00791610"/>
    <w:rsid w:val="007918C4"/>
    <w:rsid w:val="00794423"/>
    <w:rsid w:val="00795DEE"/>
    <w:rsid w:val="007967D6"/>
    <w:rsid w:val="007978BB"/>
    <w:rsid w:val="007A0014"/>
    <w:rsid w:val="007A04EE"/>
    <w:rsid w:val="007A0D47"/>
    <w:rsid w:val="007A2E9D"/>
    <w:rsid w:val="007B06D4"/>
    <w:rsid w:val="007B2F5C"/>
    <w:rsid w:val="007B3AF0"/>
    <w:rsid w:val="007B4C64"/>
    <w:rsid w:val="007B591D"/>
    <w:rsid w:val="007C0082"/>
    <w:rsid w:val="007C25DE"/>
    <w:rsid w:val="007C3D3C"/>
    <w:rsid w:val="007C4C1F"/>
    <w:rsid w:val="007C599F"/>
    <w:rsid w:val="007D0F02"/>
    <w:rsid w:val="007D1416"/>
    <w:rsid w:val="007D30D7"/>
    <w:rsid w:val="007D3978"/>
    <w:rsid w:val="007D46FC"/>
    <w:rsid w:val="007D663A"/>
    <w:rsid w:val="007D69EE"/>
    <w:rsid w:val="007E07C9"/>
    <w:rsid w:val="007E22E0"/>
    <w:rsid w:val="007E3518"/>
    <w:rsid w:val="007E46FC"/>
    <w:rsid w:val="007E4ED0"/>
    <w:rsid w:val="007E6486"/>
    <w:rsid w:val="007F10A2"/>
    <w:rsid w:val="007F136A"/>
    <w:rsid w:val="007F26E6"/>
    <w:rsid w:val="007F2FD2"/>
    <w:rsid w:val="007F3AF6"/>
    <w:rsid w:val="007F4165"/>
    <w:rsid w:val="008000A4"/>
    <w:rsid w:val="00801DB2"/>
    <w:rsid w:val="0080253B"/>
    <w:rsid w:val="00802542"/>
    <w:rsid w:val="008053C9"/>
    <w:rsid w:val="00805F01"/>
    <w:rsid w:val="00805F41"/>
    <w:rsid w:val="008073FC"/>
    <w:rsid w:val="008076B9"/>
    <w:rsid w:val="00807905"/>
    <w:rsid w:val="00807DEE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31B88"/>
    <w:rsid w:val="008355DA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6001C"/>
    <w:rsid w:val="00860778"/>
    <w:rsid w:val="00861CCE"/>
    <w:rsid w:val="00861D45"/>
    <w:rsid w:val="00862046"/>
    <w:rsid w:val="008629A4"/>
    <w:rsid w:val="0086369D"/>
    <w:rsid w:val="00864803"/>
    <w:rsid w:val="008654A6"/>
    <w:rsid w:val="00865B57"/>
    <w:rsid w:val="008669CD"/>
    <w:rsid w:val="00866D62"/>
    <w:rsid w:val="00866F83"/>
    <w:rsid w:val="00867A1B"/>
    <w:rsid w:val="00871549"/>
    <w:rsid w:val="0087513B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02F0"/>
    <w:rsid w:val="008B1342"/>
    <w:rsid w:val="008B1EB3"/>
    <w:rsid w:val="008B2259"/>
    <w:rsid w:val="008B68D6"/>
    <w:rsid w:val="008C0FE8"/>
    <w:rsid w:val="008C10AF"/>
    <w:rsid w:val="008C3051"/>
    <w:rsid w:val="008C3D09"/>
    <w:rsid w:val="008D298B"/>
    <w:rsid w:val="008D3D4B"/>
    <w:rsid w:val="008D4770"/>
    <w:rsid w:val="008D68AD"/>
    <w:rsid w:val="008E12C0"/>
    <w:rsid w:val="008E3832"/>
    <w:rsid w:val="008E511D"/>
    <w:rsid w:val="008E6F0E"/>
    <w:rsid w:val="008E7660"/>
    <w:rsid w:val="008E7B2E"/>
    <w:rsid w:val="008F09CD"/>
    <w:rsid w:val="008F0FE6"/>
    <w:rsid w:val="008F48C4"/>
    <w:rsid w:val="008F6857"/>
    <w:rsid w:val="009003E5"/>
    <w:rsid w:val="00901048"/>
    <w:rsid w:val="00903867"/>
    <w:rsid w:val="009042A0"/>
    <w:rsid w:val="009055BB"/>
    <w:rsid w:val="009059FD"/>
    <w:rsid w:val="009133CF"/>
    <w:rsid w:val="00913801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3073C"/>
    <w:rsid w:val="009318AB"/>
    <w:rsid w:val="00932CFA"/>
    <w:rsid w:val="00935595"/>
    <w:rsid w:val="00936A1C"/>
    <w:rsid w:val="00936F0C"/>
    <w:rsid w:val="00942A47"/>
    <w:rsid w:val="00942B7A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5A"/>
    <w:rsid w:val="00972E87"/>
    <w:rsid w:val="00974151"/>
    <w:rsid w:val="00974D73"/>
    <w:rsid w:val="00981173"/>
    <w:rsid w:val="00981EA3"/>
    <w:rsid w:val="00986C08"/>
    <w:rsid w:val="009902A7"/>
    <w:rsid w:val="00991CA2"/>
    <w:rsid w:val="00992D0D"/>
    <w:rsid w:val="00993AD5"/>
    <w:rsid w:val="0099408A"/>
    <w:rsid w:val="009952C9"/>
    <w:rsid w:val="009960B1"/>
    <w:rsid w:val="00996511"/>
    <w:rsid w:val="009A0584"/>
    <w:rsid w:val="009A081E"/>
    <w:rsid w:val="009A2585"/>
    <w:rsid w:val="009A324F"/>
    <w:rsid w:val="009A4E02"/>
    <w:rsid w:val="009B2769"/>
    <w:rsid w:val="009B2BA3"/>
    <w:rsid w:val="009B2BFD"/>
    <w:rsid w:val="009C3659"/>
    <w:rsid w:val="009C4579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4219"/>
    <w:rsid w:val="009F5CF6"/>
    <w:rsid w:val="009F6DFD"/>
    <w:rsid w:val="009F722A"/>
    <w:rsid w:val="009F7626"/>
    <w:rsid w:val="00A018AA"/>
    <w:rsid w:val="00A05E1C"/>
    <w:rsid w:val="00A07481"/>
    <w:rsid w:val="00A07B74"/>
    <w:rsid w:val="00A12884"/>
    <w:rsid w:val="00A13DB0"/>
    <w:rsid w:val="00A15935"/>
    <w:rsid w:val="00A1642F"/>
    <w:rsid w:val="00A1665D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560A"/>
    <w:rsid w:val="00A364D8"/>
    <w:rsid w:val="00A36A81"/>
    <w:rsid w:val="00A37E11"/>
    <w:rsid w:val="00A42241"/>
    <w:rsid w:val="00A43A66"/>
    <w:rsid w:val="00A43DAC"/>
    <w:rsid w:val="00A4411B"/>
    <w:rsid w:val="00A4772C"/>
    <w:rsid w:val="00A478B0"/>
    <w:rsid w:val="00A50F04"/>
    <w:rsid w:val="00A5510D"/>
    <w:rsid w:val="00A558A5"/>
    <w:rsid w:val="00A56AF6"/>
    <w:rsid w:val="00A5705F"/>
    <w:rsid w:val="00A612DC"/>
    <w:rsid w:val="00A61A6F"/>
    <w:rsid w:val="00A61E4E"/>
    <w:rsid w:val="00A65549"/>
    <w:rsid w:val="00A66540"/>
    <w:rsid w:val="00A670FD"/>
    <w:rsid w:val="00A719E5"/>
    <w:rsid w:val="00A74DC4"/>
    <w:rsid w:val="00A75A21"/>
    <w:rsid w:val="00A75C43"/>
    <w:rsid w:val="00A807AE"/>
    <w:rsid w:val="00A80CBE"/>
    <w:rsid w:val="00A8371F"/>
    <w:rsid w:val="00A8400F"/>
    <w:rsid w:val="00A90351"/>
    <w:rsid w:val="00A90C52"/>
    <w:rsid w:val="00A926C7"/>
    <w:rsid w:val="00A92BA6"/>
    <w:rsid w:val="00A939ED"/>
    <w:rsid w:val="00A94BE6"/>
    <w:rsid w:val="00A95275"/>
    <w:rsid w:val="00AA0783"/>
    <w:rsid w:val="00AA15AD"/>
    <w:rsid w:val="00AA1D30"/>
    <w:rsid w:val="00AA2E3A"/>
    <w:rsid w:val="00AA4177"/>
    <w:rsid w:val="00AA6A0A"/>
    <w:rsid w:val="00AA6D33"/>
    <w:rsid w:val="00AB046A"/>
    <w:rsid w:val="00AB3593"/>
    <w:rsid w:val="00AB6431"/>
    <w:rsid w:val="00AC0240"/>
    <w:rsid w:val="00AC0D76"/>
    <w:rsid w:val="00AC13DC"/>
    <w:rsid w:val="00AC17EB"/>
    <w:rsid w:val="00AC19FB"/>
    <w:rsid w:val="00AC5462"/>
    <w:rsid w:val="00AC565B"/>
    <w:rsid w:val="00AC63C3"/>
    <w:rsid w:val="00AC7660"/>
    <w:rsid w:val="00AD0FE5"/>
    <w:rsid w:val="00AD1726"/>
    <w:rsid w:val="00AD4CB9"/>
    <w:rsid w:val="00AD4DAF"/>
    <w:rsid w:val="00AD6162"/>
    <w:rsid w:val="00AD7AB1"/>
    <w:rsid w:val="00AE25AC"/>
    <w:rsid w:val="00AE4145"/>
    <w:rsid w:val="00AE579B"/>
    <w:rsid w:val="00AF0432"/>
    <w:rsid w:val="00AF4053"/>
    <w:rsid w:val="00AF4E13"/>
    <w:rsid w:val="00B043B7"/>
    <w:rsid w:val="00B131EC"/>
    <w:rsid w:val="00B13B63"/>
    <w:rsid w:val="00B14A11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5FA9"/>
    <w:rsid w:val="00B378C1"/>
    <w:rsid w:val="00B41A98"/>
    <w:rsid w:val="00B4266A"/>
    <w:rsid w:val="00B430D3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1F2C"/>
    <w:rsid w:val="00B7555D"/>
    <w:rsid w:val="00B75F32"/>
    <w:rsid w:val="00B76465"/>
    <w:rsid w:val="00B76BB1"/>
    <w:rsid w:val="00B815E5"/>
    <w:rsid w:val="00B82957"/>
    <w:rsid w:val="00B82A68"/>
    <w:rsid w:val="00B844ED"/>
    <w:rsid w:val="00B861D5"/>
    <w:rsid w:val="00B90C16"/>
    <w:rsid w:val="00B91E38"/>
    <w:rsid w:val="00B92A42"/>
    <w:rsid w:val="00B972C4"/>
    <w:rsid w:val="00B973EE"/>
    <w:rsid w:val="00BA0F67"/>
    <w:rsid w:val="00BA2DF6"/>
    <w:rsid w:val="00BA6AA6"/>
    <w:rsid w:val="00BA6EA5"/>
    <w:rsid w:val="00BB0AC5"/>
    <w:rsid w:val="00BB1B54"/>
    <w:rsid w:val="00BB3D8B"/>
    <w:rsid w:val="00BB4968"/>
    <w:rsid w:val="00BB5028"/>
    <w:rsid w:val="00BB598A"/>
    <w:rsid w:val="00BB64F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384D"/>
    <w:rsid w:val="00BF7C90"/>
    <w:rsid w:val="00C0002B"/>
    <w:rsid w:val="00C0046F"/>
    <w:rsid w:val="00C006BA"/>
    <w:rsid w:val="00C0073C"/>
    <w:rsid w:val="00C01C53"/>
    <w:rsid w:val="00C0339D"/>
    <w:rsid w:val="00C03782"/>
    <w:rsid w:val="00C0395D"/>
    <w:rsid w:val="00C04C47"/>
    <w:rsid w:val="00C06853"/>
    <w:rsid w:val="00C11DEC"/>
    <w:rsid w:val="00C1242F"/>
    <w:rsid w:val="00C12C42"/>
    <w:rsid w:val="00C14563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E89"/>
    <w:rsid w:val="00C26F57"/>
    <w:rsid w:val="00C2747F"/>
    <w:rsid w:val="00C307AD"/>
    <w:rsid w:val="00C30A28"/>
    <w:rsid w:val="00C31F63"/>
    <w:rsid w:val="00C35CEF"/>
    <w:rsid w:val="00C42969"/>
    <w:rsid w:val="00C42F7A"/>
    <w:rsid w:val="00C430A6"/>
    <w:rsid w:val="00C46D43"/>
    <w:rsid w:val="00C474B4"/>
    <w:rsid w:val="00C508B3"/>
    <w:rsid w:val="00C54ABA"/>
    <w:rsid w:val="00C5532A"/>
    <w:rsid w:val="00C561AC"/>
    <w:rsid w:val="00C57F0E"/>
    <w:rsid w:val="00C6122D"/>
    <w:rsid w:val="00C615BA"/>
    <w:rsid w:val="00C62547"/>
    <w:rsid w:val="00C63A9B"/>
    <w:rsid w:val="00C66A10"/>
    <w:rsid w:val="00C71B0E"/>
    <w:rsid w:val="00C73050"/>
    <w:rsid w:val="00C745CB"/>
    <w:rsid w:val="00C76922"/>
    <w:rsid w:val="00C80036"/>
    <w:rsid w:val="00C8090B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16FB"/>
    <w:rsid w:val="00CA342F"/>
    <w:rsid w:val="00CA606F"/>
    <w:rsid w:val="00CA6210"/>
    <w:rsid w:val="00CB39AC"/>
    <w:rsid w:val="00CB3F5F"/>
    <w:rsid w:val="00CB6F48"/>
    <w:rsid w:val="00CB6FC9"/>
    <w:rsid w:val="00CB7B26"/>
    <w:rsid w:val="00CC39A1"/>
    <w:rsid w:val="00CC58CC"/>
    <w:rsid w:val="00CD04FC"/>
    <w:rsid w:val="00CD2CE6"/>
    <w:rsid w:val="00CD3284"/>
    <w:rsid w:val="00CD3E03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76B8"/>
    <w:rsid w:val="00CE7A94"/>
    <w:rsid w:val="00CE7B75"/>
    <w:rsid w:val="00CE7BBE"/>
    <w:rsid w:val="00CF1762"/>
    <w:rsid w:val="00CF23F3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1372"/>
    <w:rsid w:val="00D12782"/>
    <w:rsid w:val="00D15D09"/>
    <w:rsid w:val="00D165C0"/>
    <w:rsid w:val="00D16BDF"/>
    <w:rsid w:val="00D17359"/>
    <w:rsid w:val="00D1758A"/>
    <w:rsid w:val="00D20CE2"/>
    <w:rsid w:val="00D21C64"/>
    <w:rsid w:val="00D2540C"/>
    <w:rsid w:val="00D318E5"/>
    <w:rsid w:val="00D333BC"/>
    <w:rsid w:val="00D33A2B"/>
    <w:rsid w:val="00D349C4"/>
    <w:rsid w:val="00D376C3"/>
    <w:rsid w:val="00D378B8"/>
    <w:rsid w:val="00D41894"/>
    <w:rsid w:val="00D41B9B"/>
    <w:rsid w:val="00D43113"/>
    <w:rsid w:val="00D43B31"/>
    <w:rsid w:val="00D4425D"/>
    <w:rsid w:val="00D44601"/>
    <w:rsid w:val="00D44724"/>
    <w:rsid w:val="00D45603"/>
    <w:rsid w:val="00D46A14"/>
    <w:rsid w:val="00D47D3F"/>
    <w:rsid w:val="00D50F17"/>
    <w:rsid w:val="00D518D8"/>
    <w:rsid w:val="00D5201E"/>
    <w:rsid w:val="00D521E7"/>
    <w:rsid w:val="00D53A17"/>
    <w:rsid w:val="00D54C32"/>
    <w:rsid w:val="00D55072"/>
    <w:rsid w:val="00D60AFC"/>
    <w:rsid w:val="00D622EA"/>
    <w:rsid w:val="00D6439F"/>
    <w:rsid w:val="00D659B9"/>
    <w:rsid w:val="00D67D2D"/>
    <w:rsid w:val="00D71785"/>
    <w:rsid w:val="00D772F6"/>
    <w:rsid w:val="00D810C3"/>
    <w:rsid w:val="00D82240"/>
    <w:rsid w:val="00D8461A"/>
    <w:rsid w:val="00D93479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60BE"/>
    <w:rsid w:val="00DB61BF"/>
    <w:rsid w:val="00DC0C17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C90"/>
    <w:rsid w:val="00DE3FE2"/>
    <w:rsid w:val="00DE5611"/>
    <w:rsid w:val="00DF0215"/>
    <w:rsid w:val="00DF35BC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694"/>
    <w:rsid w:val="00E12B2F"/>
    <w:rsid w:val="00E153F5"/>
    <w:rsid w:val="00E17A10"/>
    <w:rsid w:val="00E24F10"/>
    <w:rsid w:val="00E2691B"/>
    <w:rsid w:val="00E26FC4"/>
    <w:rsid w:val="00E3029C"/>
    <w:rsid w:val="00E31606"/>
    <w:rsid w:val="00E320A5"/>
    <w:rsid w:val="00E33226"/>
    <w:rsid w:val="00E344A6"/>
    <w:rsid w:val="00E34E78"/>
    <w:rsid w:val="00E35B39"/>
    <w:rsid w:val="00E35E47"/>
    <w:rsid w:val="00E416F1"/>
    <w:rsid w:val="00E41C16"/>
    <w:rsid w:val="00E428FD"/>
    <w:rsid w:val="00E4316B"/>
    <w:rsid w:val="00E4376F"/>
    <w:rsid w:val="00E45B55"/>
    <w:rsid w:val="00E4701E"/>
    <w:rsid w:val="00E55736"/>
    <w:rsid w:val="00E55826"/>
    <w:rsid w:val="00E55A00"/>
    <w:rsid w:val="00E563A1"/>
    <w:rsid w:val="00E56C18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67070"/>
    <w:rsid w:val="00E7099C"/>
    <w:rsid w:val="00E722C4"/>
    <w:rsid w:val="00E72564"/>
    <w:rsid w:val="00E72A90"/>
    <w:rsid w:val="00E73EA6"/>
    <w:rsid w:val="00E747C0"/>
    <w:rsid w:val="00E761CC"/>
    <w:rsid w:val="00E81F40"/>
    <w:rsid w:val="00E82C29"/>
    <w:rsid w:val="00E8414B"/>
    <w:rsid w:val="00E84C86"/>
    <w:rsid w:val="00E903A9"/>
    <w:rsid w:val="00E90F77"/>
    <w:rsid w:val="00E97F2D"/>
    <w:rsid w:val="00EA2C15"/>
    <w:rsid w:val="00EA6D04"/>
    <w:rsid w:val="00EB066B"/>
    <w:rsid w:val="00EB0DC3"/>
    <w:rsid w:val="00EB3CBF"/>
    <w:rsid w:val="00EB3EB6"/>
    <w:rsid w:val="00EB7A7B"/>
    <w:rsid w:val="00EB7F67"/>
    <w:rsid w:val="00EC08F6"/>
    <w:rsid w:val="00EC4E20"/>
    <w:rsid w:val="00EC4FFB"/>
    <w:rsid w:val="00EC5E7E"/>
    <w:rsid w:val="00EC7546"/>
    <w:rsid w:val="00EC7BCC"/>
    <w:rsid w:val="00EC7C72"/>
    <w:rsid w:val="00ED045F"/>
    <w:rsid w:val="00ED1384"/>
    <w:rsid w:val="00ED4F03"/>
    <w:rsid w:val="00ED4F4A"/>
    <w:rsid w:val="00ED5D62"/>
    <w:rsid w:val="00EE00A9"/>
    <w:rsid w:val="00EE39C9"/>
    <w:rsid w:val="00EE52FC"/>
    <w:rsid w:val="00EE5999"/>
    <w:rsid w:val="00EF5E99"/>
    <w:rsid w:val="00EF66FC"/>
    <w:rsid w:val="00F0093D"/>
    <w:rsid w:val="00F00B14"/>
    <w:rsid w:val="00F025DF"/>
    <w:rsid w:val="00F03F27"/>
    <w:rsid w:val="00F04BB5"/>
    <w:rsid w:val="00F062A9"/>
    <w:rsid w:val="00F07CD2"/>
    <w:rsid w:val="00F119C7"/>
    <w:rsid w:val="00F11A50"/>
    <w:rsid w:val="00F11C2F"/>
    <w:rsid w:val="00F136BD"/>
    <w:rsid w:val="00F15DE6"/>
    <w:rsid w:val="00F16BDB"/>
    <w:rsid w:val="00F173EE"/>
    <w:rsid w:val="00F1778F"/>
    <w:rsid w:val="00F21BE3"/>
    <w:rsid w:val="00F24A2B"/>
    <w:rsid w:val="00F25C76"/>
    <w:rsid w:val="00F2611E"/>
    <w:rsid w:val="00F271A2"/>
    <w:rsid w:val="00F27ED6"/>
    <w:rsid w:val="00F303C2"/>
    <w:rsid w:val="00F31EC7"/>
    <w:rsid w:val="00F31FAC"/>
    <w:rsid w:val="00F330C6"/>
    <w:rsid w:val="00F33757"/>
    <w:rsid w:val="00F3514A"/>
    <w:rsid w:val="00F35D20"/>
    <w:rsid w:val="00F36489"/>
    <w:rsid w:val="00F36C0A"/>
    <w:rsid w:val="00F37B8B"/>
    <w:rsid w:val="00F4105E"/>
    <w:rsid w:val="00F42029"/>
    <w:rsid w:val="00F43D81"/>
    <w:rsid w:val="00F44661"/>
    <w:rsid w:val="00F45EFC"/>
    <w:rsid w:val="00F4750D"/>
    <w:rsid w:val="00F47705"/>
    <w:rsid w:val="00F51212"/>
    <w:rsid w:val="00F529D4"/>
    <w:rsid w:val="00F54834"/>
    <w:rsid w:val="00F5743F"/>
    <w:rsid w:val="00F61259"/>
    <w:rsid w:val="00F619F0"/>
    <w:rsid w:val="00F621A8"/>
    <w:rsid w:val="00F62AF2"/>
    <w:rsid w:val="00F63C6F"/>
    <w:rsid w:val="00F65F5E"/>
    <w:rsid w:val="00F67EAC"/>
    <w:rsid w:val="00F723BA"/>
    <w:rsid w:val="00F73920"/>
    <w:rsid w:val="00F73C75"/>
    <w:rsid w:val="00F747C2"/>
    <w:rsid w:val="00F757F6"/>
    <w:rsid w:val="00F77108"/>
    <w:rsid w:val="00F80B39"/>
    <w:rsid w:val="00F83815"/>
    <w:rsid w:val="00F84EE7"/>
    <w:rsid w:val="00F85C7F"/>
    <w:rsid w:val="00F86278"/>
    <w:rsid w:val="00F8640F"/>
    <w:rsid w:val="00F949DC"/>
    <w:rsid w:val="00F95268"/>
    <w:rsid w:val="00F97763"/>
    <w:rsid w:val="00F97E15"/>
    <w:rsid w:val="00FA31F6"/>
    <w:rsid w:val="00FA5657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1714"/>
    <w:rsid w:val="00FC263B"/>
    <w:rsid w:val="00FC3AA2"/>
    <w:rsid w:val="00FC4C8C"/>
    <w:rsid w:val="00FC5505"/>
    <w:rsid w:val="00FC6D52"/>
    <w:rsid w:val="00FC6D63"/>
    <w:rsid w:val="00FD0863"/>
    <w:rsid w:val="00FD14E9"/>
    <w:rsid w:val="00FD1A5E"/>
    <w:rsid w:val="00FD3D13"/>
    <w:rsid w:val="00FD45F9"/>
    <w:rsid w:val="00FD55A8"/>
    <w:rsid w:val="00FE0B94"/>
    <w:rsid w:val="00FE0CDB"/>
    <w:rsid w:val="00FE2127"/>
    <w:rsid w:val="00FE2564"/>
    <w:rsid w:val="00FE2B70"/>
    <w:rsid w:val="00FE6AB5"/>
    <w:rsid w:val="00FE7F70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6BA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7F26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7F26E6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customStyle="1" w:styleId="Default">
    <w:name w:val="Default"/>
    <w:rsid w:val="007F26E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14:ligatures w14:val="standardContextual"/>
    </w:rPr>
  </w:style>
  <w:style w:type="paragraph" w:styleId="Reviso">
    <w:name w:val="Revision"/>
    <w:hidden/>
    <w:uiPriority w:val="99"/>
    <w:semiHidden/>
    <w:rsid w:val="00C26E89"/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l.mg/lab" TargetMode="External"/><Relationship Id="rId13" Type="http://schemas.openxmlformats.org/officeDocument/2006/relationships/hyperlink" Target="mailto:laboratorioderegencia@filarmonica.art.b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l:%2831%29%203219-9028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l.mg/lab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fil.mg/lab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fil.mg/lab" TargetMode="External"/><Relationship Id="rId14" Type="http://schemas.openxmlformats.org/officeDocument/2006/relationships/hyperlink" Target="mailto:polliane.eliziario@personalpress.jor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3</TotalTime>
  <Pages>2</Pages>
  <Words>758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4</cp:revision>
  <dcterms:created xsi:type="dcterms:W3CDTF">2025-07-25T03:40:00Z</dcterms:created>
  <dcterms:modified xsi:type="dcterms:W3CDTF">2025-07-25T03:42:00Z</dcterms:modified>
</cp:coreProperties>
</file>